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16" w:rsidRDefault="00312C5C" w:rsidP="000232E3">
      <w:pPr>
        <w:tabs>
          <w:tab w:val="left" w:pos="567"/>
          <w:tab w:val="left" w:pos="800"/>
          <w:tab w:val="left" w:pos="1300"/>
        </w:tabs>
        <w:ind w:left="10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52.15pt;height:57.1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CE6616" w:rsidRDefault="00312C5C" w:rsidP="0088452B">
                  <w:r w:rsidRPr="00312C5C">
                    <w:rPr>
                      <w:b/>
                      <w:iCs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CE6616" w:rsidRPr="00CB62CE" w:rsidRDefault="00CE6616" w:rsidP="00EB088A">
      <w:pPr>
        <w:pStyle w:val="1"/>
        <w:ind w:left="5387"/>
        <w:rPr>
          <w:b w:val="0"/>
          <w:bCs/>
          <w:iCs w:val="0"/>
        </w:rPr>
      </w:pPr>
    </w:p>
    <w:p w:rsidR="00CE6616" w:rsidRPr="00CB0C59" w:rsidRDefault="00CE6616" w:rsidP="00EB088A">
      <w:pPr>
        <w:pStyle w:val="1"/>
        <w:ind w:left="5387"/>
        <w:rPr>
          <w:bCs/>
          <w:iCs w:val="0"/>
          <w:sz w:val="24"/>
        </w:rPr>
      </w:pPr>
    </w:p>
    <w:p w:rsidR="00CE6616" w:rsidRDefault="00CE6616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CE6616" w:rsidRPr="001620AE" w:rsidRDefault="00CE6616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CE6616" w:rsidRPr="001620AE" w:rsidRDefault="00CE6616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CE6616" w:rsidRPr="00160D27" w:rsidRDefault="00CE6616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CE6616" w:rsidRPr="001620AE" w:rsidRDefault="00312C5C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312C5C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CE6616" w:rsidRPr="001620AE">
        <w:rPr>
          <w:rFonts w:ascii="Liberation Serif" w:hAnsi="Liberation Serif"/>
          <w:sz w:val="28"/>
          <w:szCs w:val="28"/>
        </w:rPr>
        <w:t>от</w:t>
      </w:r>
      <w:r w:rsidR="002C46F5">
        <w:rPr>
          <w:rFonts w:ascii="Liberation Serif" w:hAnsi="Liberation Serif"/>
          <w:sz w:val="28"/>
          <w:szCs w:val="28"/>
        </w:rPr>
        <w:t xml:space="preserve"> 27.12.2023</w:t>
      </w:r>
      <w:r w:rsidR="00B474C9">
        <w:rPr>
          <w:rFonts w:ascii="Liberation Serif" w:hAnsi="Liberation Serif"/>
          <w:sz w:val="28"/>
          <w:szCs w:val="28"/>
        </w:rPr>
        <w:t xml:space="preserve"> </w:t>
      </w:r>
      <w:r w:rsidR="00CE6616" w:rsidRPr="001620AE">
        <w:rPr>
          <w:rFonts w:ascii="Liberation Serif" w:hAnsi="Liberation Serif"/>
          <w:sz w:val="28"/>
          <w:szCs w:val="28"/>
        </w:rPr>
        <w:t>№</w:t>
      </w:r>
      <w:r w:rsidR="002C46F5">
        <w:rPr>
          <w:rFonts w:ascii="Liberation Serif" w:hAnsi="Liberation Serif"/>
          <w:sz w:val="28"/>
          <w:szCs w:val="28"/>
        </w:rPr>
        <w:t xml:space="preserve"> 307</w:t>
      </w:r>
    </w:p>
    <w:p w:rsidR="00CE6616" w:rsidRDefault="00CE6616" w:rsidP="000232E3">
      <w:pPr>
        <w:tabs>
          <w:tab w:val="left" w:pos="567"/>
        </w:tabs>
        <w:rPr>
          <w:sz w:val="28"/>
          <w:szCs w:val="28"/>
        </w:rPr>
      </w:pPr>
    </w:p>
    <w:p w:rsidR="00B474C9" w:rsidRPr="001F1590" w:rsidRDefault="00B474C9" w:rsidP="000232E3">
      <w:pPr>
        <w:tabs>
          <w:tab w:val="left" w:pos="567"/>
        </w:tabs>
        <w:rPr>
          <w:sz w:val="28"/>
          <w:szCs w:val="28"/>
        </w:rPr>
      </w:pPr>
    </w:p>
    <w:p w:rsidR="00CE6616" w:rsidRPr="00E4429E" w:rsidRDefault="00CE6616" w:rsidP="00B474C9">
      <w:pPr>
        <w:pStyle w:val="ConsTitle"/>
        <w:widowControl/>
        <w:ind w:right="0" w:firstLine="708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14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2</w:t>
      </w:r>
      <w:r w:rsidRPr="00E4429E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172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на 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5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CE6616" w:rsidRPr="00C20375" w:rsidRDefault="00CE6616" w:rsidP="006C4C27">
      <w:pPr>
        <w:pStyle w:val="ConsTitle"/>
        <w:widowControl/>
        <w:tabs>
          <w:tab w:val="left" w:pos="709"/>
        </w:tabs>
        <w:ind w:right="0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CE6616" w:rsidRPr="00E66BF8" w:rsidRDefault="00CE6616" w:rsidP="000232E3">
      <w:pPr>
        <w:tabs>
          <w:tab w:val="left" w:pos="567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Pr="00E66BF8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ED3924">
        <w:rPr>
          <w:rFonts w:ascii="Liberation Serif" w:hAnsi="Liberation Serif" w:cs="Liberation Serif"/>
          <w:sz w:val="28"/>
          <w:szCs w:val="28"/>
        </w:rPr>
        <w:br/>
      </w:r>
      <w:r w:rsidRPr="00E66BF8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ED3924">
        <w:rPr>
          <w:rFonts w:ascii="Liberation Serif" w:hAnsi="Liberation Serif" w:cs="Liberation Serif"/>
          <w:sz w:val="28"/>
          <w:szCs w:val="28"/>
        </w:rPr>
        <w:br/>
      </w:r>
      <w:r w:rsidRPr="00E66BF8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ED3924">
        <w:rPr>
          <w:rFonts w:ascii="Liberation Serif" w:hAnsi="Liberation Serif" w:cs="Liberation Serif"/>
          <w:sz w:val="28"/>
          <w:szCs w:val="28"/>
        </w:rPr>
        <w:br/>
      </w:r>
      <w:r w:rsidRPr="00E66BF8">
        <w:rPr>
          <w:rFonts w:ascii="Liberation Serif" w:hAnsi="Liberation Serif" w:cs="Liberation Serif"/>
          <w:sz w:val="28"/>
          <w:szCs w:val="28"/>
        </w:rPr>
        <w:t>№ 554, р</w:t>
      </w:r>
      <w:hyperlink r:id="rId8" w:history="1">
        <w:r w:rsidRPr="00E66BF8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E66BF8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 204) </w:t>
      </w:r>
      <w:r w:rsidRPr="00E66BF8">
        <w:rPr>
          <w:rFonts w:ascii="Liberation Serif" w:hAnsi="Liberation Serif"/>
          <w:sz w:val="28"/>
          <w:szCs w:val="28"/>
        </w:rPr>
        <w:t>«</w:t>
      </w:r>
      <w:r w:rsidRPr="00E66BF8">
        <w:rPr>
          <w:rFonts w:ascii="Liberation Serif" w:hAnsi="Liberation Serif" w:cs="Liberation Serif"/>
          <w:sz w:val="28"/>
          <w:szCs w:val="28"/>
        </w:rPr>
        <w:t>Об утверждении Положения о бюджетном процессе в Каменск-Уральском городском округе»,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CE6616" w:rsidRPr="0077579A" w:rsidRDefault="00CE6616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7579A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CE6616" w:rsidRPr="0077579A" w:rsidRDefault="00CE6616" w:rsidP="00B474C9">
      <w:pPr>
        <w:pStyle w:val="ConsPlusNormal"/>
        <w:tabs>
          <w:tab w:val="left" w:pos="0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77579A">
        <w:rPr>
          <w:rFonts w:ascii="Liberation Serif" w:hAnsi="Liberation Serif" w:cs="Times New Roman"/>
          <w:sz w:val="28"/>
          <w:szCs w:val="28"/>
        </w:rPr>
        <w:t xml:space="preserve">1. Внести в решение Думы Каменск-Уральского городского округа </w:t>
      </w:r>
      <w:r w:rsidR="00ED3924">
        <w:rPr>
          <w:rFonts w:ascii="Liberation Serif" w:hAnsi="Liberation Serif" w:cs="Times New Roman"/>
          <w:sz w:val="28"/>
          <w:szCs w:val="28"/>
        </w:rPr>
        <w:br/>
      </w:r>
      <w:r w:rsidRPr="0077579A">
        <w:rPr>
          <w:rFonts w:ascii="Liberation Serif" w:hAnsi="Liberation Serif" w:cs="Times New Roman"/>
          <w:sz w:val="28"/>
          <w:szCs w:val="28"/>
        </w:rPr>
        <w:t xml:space="preserve">от 14.12.2022 № 172 (в редакции решений Думы Каменск-Уральского городского округа от 29.03.2023 № 204, от 21.06.2023 № 239, от 20.09.2023 </w:t>
      </w:r>
      <w:r w:rsidR="00ED3924">
        <w:rPr>
          <w:rFonts w:ascii="Liberation Serif" w:hAnsi="Liberation Serif" w:cs="Times New Roman"/>
          <w:sz w:val="28"/>
          <w:szCs w:val="28"/>
        </w:rPr>
        <w:br/>
      </w:r>
      <w:r w:rsidRPr="0077579A">
        <w:rPr>
          <w:rFonts w:ascii="Liberation Serif" w:hAnsi="Liberation Serif" w:cs="Times New Roman"/>
          <w:sz w:val="28"/>
          <w:szCs w:val="28"/>
        </w:rPr>
        <w:t>№ 278, от 22.11.2023 № 293) «</w:t>
      </w:r>
      <w:r w:rsidRPr="0077579A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2023 год и плановый период 2024 и 2025 годов</w:t>
      </w:r>
      <w:r w:rsidRPr="0077579A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CE6616" w:rsidRPr="00166DDE" w:rsidRDefault="00CE6616" w:rsidP="00B474C9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66DDE">
        <w:rPr>
          <w:rFonts w:ascii="Liberation Serif" w:hAnsi="Liberation Serif"/>
          <w:color w:val="000000"/>
          <w:sz w:val="28"/>
          <w:szCs w:val="28"/>
        </w:rPr>
        <w:t xml:space="preserve">1) подпункт 1 </w:t>
      </w:r>
      <w:r w:rsidRPr="00166DDE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редакции:</w:t>
      </w:r>
    </w:p>
    <w:p w:rsidR="00CE6616" w:rsidRPr="00166DDE" w:rsidRDefault="00CE6616" w:rsidP="00B474C9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66DDE">
        <w:rPr>
          <w:rFonts w:ascii="Liberation Serif" w:hAnsi="Liberation Serif" w:cs="Liberation Serif"/>
          <w:color w:val="000000"/>
          <w:sz w:val="28"/>
          <w:szCs w:val="28"/>
        </w:rPr>
        <w:t>«1) 9 035 850,0 тысяч рублей на 2023 год</w:t>
      </w:r>
      <w:r w:rsidRPr="00166DDE">
        <w:rPr>
          <w:rFonts w:ascii="Liberation Serif" w:hAnsi="Liberation Serif"/>
          <w:color w:val="000000"/>
          <w:sz w:val="28"/>
          <w:szCs w:val="28"/>
        </w:rPr>
        <w:t>;»;</w:t>
      </w:r>
    </w:p>
    <w:p w:rsidR="00CE6616" w:rsidRPr="00166DDE" w:rsidRDefault="00B474C9" w:rsidP="00B474C9">
      <w:pPr>
        <w:pStyle w:val="Standard"/>
        <w:tabs>
          <w:tab w:val="left" w:pos="0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CE6616" w:rsidRPr="00166DDE">
        <w:rPr>
          <w:rFonts w:ascii="Liberation Serif" w:hAnsi="Liberation Serif"/>
          <w:color w:val="000000"/>
          <w:sz w:val="28"/>
          <w:szCs w:val="28"/>
        </w:rPr>
        <w:t xml:space="preserve">2) подпункт 1 </w:t>
      </w:r>
      <w:r w:rsidR="00CE6616" w:rsidRPr="00166DDE">
        <w:rPr>
          <w:rFonts w:ascii="Liberation Serif" w:hAnsi="Liberation Serif" w:cs="Liberation Serif"/>
          <w:color w:val="000000"/>
          <w:sz w:val="28"/>
          <w:szCs w:val="28"/>
        </w:rPr>
        <w:t>пункта 2 решения изложить в следующей редакции:</w:t>
      </w:r>
    </w:p>
    <w:p w:rsidR="00CE6616" w:rsidRPr="00166DDE" w:rsidRDefault="00B474C9" w:rsidP="00B474C9">
      <w:pPr>
        <w:pStyle w:val="Standard"/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  <w:lang w:eastAsia="ru-RU"/>
        </w:rPr>
        <w:tab/>
      </w:r>
      <w:r w:rsidR="00CE6616" w:rsidRPr="00166DDE">
        <w:rPr>
          <w:rFonts w:ascii="Liberation Serif" w:hAnsi="Liberation Serif"/>
          <w:color w:val="000000"/>
          <w:sz w:val="28"/>
          <w:szCs w:val="28"/>
          <w:lang w:eastAsia="ru-RU"/>
        </w:rPr>
        <w:t>«1)</w:t>
      </w:r>
      <w:r w:rsidR="00CE6616" w:rsidRPr="00166DDE">
        <w:rPr>
          <w:rFonts w:ascii="Liberation Serif" w:hAnsi="Liberation Serif"/>
          <w:color w:val="000000"/>
          <w:sz w:val="28"/>
          <w:szCs w:val="28"/>
          <w:lang w:val="en-US"/>
        </w:rPr>
        <w:t> </w:t>
      </w:r>
      <w:r w:rsidR="00CE6616" w:rsidRPr="00166DDE">
        <w:rPr>
          <w:rFonts w:ascii="Liberation Serif" w:hAnsi="Liberation Serif"/>
          <w:color w:val="000000"/>
          <w:sz w:val="28"/>
          <w:szCs w:val="28"/>
        </w:rPr>
        <w:t>9 112 623,2 тысяч рублей на 2023 год;»;</w:t>
      </w:r>
    </w:p>
    <w:p w:rsidR="00CE6616" w:rsidRPr="00166DDE" w:rsidRDefault="00CE6616" w:rsidP="00B474C9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66DDE">
        <w:rPr>
          <w:rFonts w:ascii="Liberation Serif" w:hAnsi="Liberation Serif"/>
          <w:color w:val="000000"/>
          <w:sz w:val="28"/>
          <w:szCs w:val="28"/>
        </w:rPr>
        <w:t>3) подпункт 1 пункта 3</w:t>
      </w:r>
      <w:r w:rsidRPr="00166DDE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CE6616" w:rsidRPr="00166DDE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CE6616" w:rsidRPr="00166DDE">
        <w:rPr>
          <w:rFonts w:ascii="Liberation Serif" w:hAnsi="Liberation Serif"/>
          <w:color w:val="000000"/>
          <w:sz w:val="28"/>
          <w:szCs w:val="28"/>
        </w:rPr>
        <w:t>«1) 76 773,2 тысяч рублей на 2023 год;»;</w:t>
      </w:r>
    </w:p>
    <w:p w:rsidR="00CE6616" w:rsidRPr="00DE6A4D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CE6616" w:rsidRPr="007439C9">
        <w:rPr>
          <w:rFonts w:ascii="Liberation Serif" w:hAnsi="Liberation Serif"/>
          <w:color w:val="000000"/>
          <w:sz w:val="28"/>
          <w:szCs w:val="28"/>
        </w:rPr>
        <w:t>4)</w:t>
      </w:r>
      <w:r w:rsidR="00CE6616" w:rsidRPr="00B371FC">
        <w:rPr>
          <w:rFonts w:ascii="Liberation Serif" w:hAnsi="Liberation Serif"/>
          <w:color w:val="FF6600"/>
          <w:sz w:val="28"/>
          <w:szCs w:val="28"/>
        </w:rPr>
        <w:t xml:space="preserve"> </w:t>
      </w:r>
      <w:r w:rsidR="00CE6616" w:rsidRPr="00DE6A4D">
        <w:rPr>
          <w:rFonts w:ascii="Liberation Serif" w:hAnsi="Liberation Serif"/>
          <w:sz w:val="28"/>
          <w:szCs w:val="28"/>
        </w:rPr>
        <w:t>подпункт 1 пункта 6 решения изложить в следующей редакции:</w:t>
      </w:r>
    </w:p>
    <w:p w:rsidR="00B474C9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 w:rsidRPr="00DE6A4D">
        <w:rPr>
          <w:rFonts w:ascii="Liberation Serif" w:hAnsi="Liberation Serif"/>
          <w:sz w:val="28"/>
          <w:szCs w:val="28"/>
        </w:rPr>
        <w:t>«</w:t>
      </w:r>
      <w:r w:rsidR="00CE6616" w:rsidRPr="00DE6A4D">
        <w:rPr>
          <w:rFonts w:ascii="Liberation Serif" w:hAnsi="Liberation Serif" w:cs="Liberation Serif"/>
          <w:sz w:val="28"/>
          <w:szCs w:val="28"/>
        </w:rPr>
        <w:t>1) 1 063,2 тысяч рублей на 2023 год;</w:t>
      </w:r>
      <w:r w:rsidR="00CE6616" w:rsidRPr="00DE6A4D">
        <w:rPr>
          <w:rFonts w:ascii="Liberation Serif" w:hAnsi="Liberation Serif"/>
          <w:sz w:val="28"/>
          <w:szCs w:val="28"/>
        </w:rPr>
        <w:t>»;</w:t>
      </w:r>
      <w:r>
        <w:rPr>
          <w:rFonts w:ascii="Liberation Serif" w:hAnsi="Liberation Serif"/>
          <w:sz w:val="28"/>
          <w:szCs w:val="28"/>
        </w:rPr>
        <w:t>\</w:t>
      </w:r>
    </w:p>
    <w:p w:rsidR="00CE6616" w:rsidRPr="00B474C9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 w:rsidRPr="0028623E">
        <w:rPr>
          <w:rFonts w:ascii="Liberation Serif" w:hAnsi="Liberation Serif"/>
          <w:color w:val="000000"/>
          <w:sz w:val="28"/>
          <w:szCs w:val="28"/>
        </w:rPr>
        <w:t>5) подпункт 1 пункта 10 решения изложить в следующей редакции:</w:t>
      </w:r>
    </w:p>
    <w:p w:rsidR="00CE6616" w:rsidRPr="0028623E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CE6616" w:rsidRPr="0028623E">
        <w:rPr>
          <w:rFonts w:ascii="Liberation Serif" w:hAnsi="Liberation Serif"/>
          <w:color w:val="000000"/>
          <w:sz w:val="28"/>
          <w:szCs w:val="28"/>
        </w:rPr>
        <w:t>«</w:t>
      </w:r>
      <w:r w:rsidR="00CE6616" w:rsidRPr="0028623E">
        <w:rPr>
          <w:rFonts w:ascii="Liberation Serif" w:hAnsi="Liberation Serif" w:cs="Liberation Serif"/>
          <w:color w:val="000000"/>
          <w:sz w:val="28"/>
          <w:szCs w:val="28"/>
        </w:rPr>
        <w:t>1) 1 374 915,8 тысяч рублей на 2023 год;</w:t>
      </w:r>
      <w:r w:rsidR="00CE6616" w:rsidRPr="0028623E">
        <w:rPr>
          <w:rFonts w:ascii="Liberation Serif" w:hAnsi="Liberation Serif"/>
          <w:color w:val="000000"/>
          <w:sz w:val="28"/>
          <w:szCs w:val="28"/>
        </w:rPr>
        <w:t>»;</w:t>
      </w:r>
    </w:p>
    <w:p w:rsidR="00CE6616" w:rsidRPr="0028623E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CE6616" w:rsidRPr="0028623E">
        <w:rPr>
          <w:rFonts w:ascii="Liberation Serif" w:hAnsi="Liberation Serif"/>
          <w:color w:val="000000"/>
          <w:sz w:val="28"/>
          <w:szCs w:val="28"/>
        </w:rPr>
        <w:t>6) подпункт 1 пункта 11 решения изложить в следующей редакции:</w:t>
      </w:r>
    </w:p>
    <w:p w:rsidR="00CE6616" w:rsidRPr="0028623E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lastRenderedPageBreak/>
        <w:tab/>
      </w:r>
      <w:r w:rsidR="00CE6616" w:rsidRPr="0028623E">
        <w:rPr>
          <w:rFonts w:ascii="Liberation Serif" w:hAnsi="Liberation Serif"/>
          <w:color w:val="000000"/>
          <w:sz w:val="28"/>
          <w:szCs w:val="28"/>
        </w:rPr>
        <w:t>«</w:t>
      </w:r>
      <w:r w:rsidR="00CE6616" w:rsidRPr="0028623E">
        <w:rPr>
          <w:rFonts w:ascii="Liberation Serif" w:hAnsi="Liberation Serif" w:cs="Liberation Serif"/>
          <w:color w:val="000000"/>
          <w:sz w:val="28"/>
          <w:szCs w:val="28"/>
        </w:rPr>
        <w:t>1) 3</w:t>
      </w:r>
      <w:r w:rsidR="00CE6616" w:rsidRPr="0028623E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="00CE6616" w:rsidRPr="0028623E">
        <w:rPr>
          <w:rFonts w:ascii="Liberation Serif" w:hAnsi="Liberation Serif" w:cs="Liberation Serif"/>
          <w:color w:val="000000"/>
          <w:sz w:val="28"/>
          <w:szCs w:val="28"/>
        </w:rPr>
        <w:t>307 798,6 тысяч рублей на 2023 год;</w:t>
      </w:r>
      <w:r w:rsidR="00CE6616" w:rsidRPr="0028623E">
        <w:rPr>
          <w:rFonts w:ascii="Liberation Serif" w:hAnsi="Liberation Serif"/>
          <w:color w:val="000000"/>
          <w:sz w:val="28"/>
          <w:szCs w:val="28"/>
        </w:rPr>
        <w:t>»;</w:t>
      </w:r>
    </w:p>
    <w:p w:rsidR="00CE6616" w:rsidRPr="00370D44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>
        <w:rPr>
          <w:rFonts w:ascii="Liberation Serif" w:hAnsi="Liberation Serif"/>
          <w:sz w:val="28"/>
          <w:szCs w:val="28"/>
        </w:rPr>
        <w:t>7</w:t>
      </w:r>
      <w:r w:rsidR="00CE6616" w:rsidRPr="00370D44">
        <w:rPr>
          <w:rFonts w:ascii="Liberation Serif" w:hAnsi="Liberation Serif"/>
          <w:sz w:val="28"/>
          <w:szCs w:val="28"/>
        </w:rPr>
        <w:t>) подпункт 1 пункта 12 решения изложить в следующей редакции:</w:t>
      </w:r>
    </w:p>
    <w:p w:rsidR="00CE6616" w:rsidRPr="00370D44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 w:rsidRPr="00370D44">
        <w:rPr>
          <w:rFonts w:ascii="Liberation Serif" w:hAnsi="Liberation Serif"/>
          <w:sz w:val="28"/>
          <w:szCs w:val="28"/>
        </w:rPr>
        <w:t>«</w:t>
      </w:r>
      <w:r w:rsidR="00CE6616">
        <w:rPr>
          <w:rFonts w:ascii="Liberation Serif" w:hAnsi="Liberation Serif" w:cs="Liberation Serif"/>
          <w:sz w:val="28"/>
          <w:szCs w:val="28"/>
        </w:rPr>
        <w:t>1) 667 563,5</w:t>
      </w:r>
      <w:r w:rsidR="00CE6616" w:rsidRPr="00370D44">
        <w:rPr>
          <w:rFonts w:ascii="Liberation Serif" w:hAnsi="Liberation Serif" w:cs="Liberation Serif"/>
          <w:sz w:val="28"/>
          <w:szCs w:val="28"/>
        </w:rPr>
        <w:t xml:space="preserve"> тысяч рублей на 2023 год;</w:t>
      </w:r>
      <w:r w:rsidR="00CE6616" w:rsidRPr="00370D44">
        <w:rPr>
          <w:rFonts w:ascii="Liberation Serif" w:hAnsi="Liberation Serif"/>
          <w:sz w:val="28"/>
          <w:szCs w:val="28"/>
        </w:rPr>
        <w:t>»;</w:t>
      </w:r>
    </w:p>
    <w:p w:rsidR="00B474C9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>
        <w:rPr>
          <w:rFonts w:ascii="Liberation Serif" w:hAnsi="Liberation Serif"/>
          <w:sz w:val="28"/>
          <w:szCs w:val="28"/>
        </w:rPr>
        <w:t>8</w:t>
      </w:r>
      <w:r w:rsidR="00CE6616" w:rsidRPr="001C24FF">
        <w:rPr>
          <w:rFonts w:ascii="Liberation Serif" w:hAnsi="Liberation Serif"/>
          <w:sz w:val="28"/>
          <w:szCs w:val="28"/>
        </w:rPr>
        <w:t>) подпункт 1 пункта 15 решения изложить в следующей редакции:</w:t>
      </w:r>
    </w:p>
    <w:p w:rsidR="00CE6616" w:rsidRPr="001C24FF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 w:rsidRPr="001C24FF">
        <w:rPr>
          <w:rFonts w:ascii="Liberation Serif" w:hAnsi="Liberation Serif"/>
          <w:sz w:val="28"/>
          <w:szCs w:val="28"/>
        </w:rPr>
        <w:t>«</w:t>
      </w:r>
      <w:r w:rsidR="00CE6616">
        <w:rPr>
          <w:rFonts w:ascii="Liberation Serif" w:hAnsi="Liberation Serif" w:cs="Liberation Serif"/>
          <w:sz w:val="28"/>
          <w:szCs w:val="28"/>
        </w:rPr>
        <w:t>1) 588 711,2</w:t>
      </w:r>
      <w:r w:rsidR="00CE6616" w:rsidRPr="001C24FF">
        <w:rPr>
          <w:rFonts w:ascii="Liberation Serif" w:hAnsi="Liberation Serif" w:cs="Liberation Serif"/>
          <w:sz w:val="28"/>
          <w:szCs w:val="28"/>
        </w:rPr>
        <w:t xml:space="preserve"> тысяч рублей на 2023 год;</w:t>
      </w:r>
      <w:r w:rsidR="00CE6616" w:rsidRPr="001C24FF">
        <w:rPr>
          <w:rFonts w:ascii="Liberation Serif" w:hAnsi="Liberation Serif"/>
          <w:sz w:val="28"/>
          <w:szCs w:val="28"/>
        </w:rPr>
        <w:t>»;</w:t>
      </w:r>
    </w:p>
    <w:p w:rsidR="00CE6616" w:rsidRPr="00407BBF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 w:rsidRPr="000232E3">
        <w:rPr>
          <w:rFonts w:ascii="Liberation Serif" w:hAnsi="Liberation Serif"/>
          <w:sz w:val="28"/>
          <w:szCs w:val="28"/>
        </w:rPr>
        <w:t>9)</w:t>
      </w:r>
      <w:r w:rsidR="00CE6616" w:rsidRPr="00B371FC">
        <w:rPr>
          <w:rFonts w:ascii="Liberation Serif" w:hAnsi="Liberation Serif"/>
          <w:color w:val="FF6600"/>
          <w:sz w:val="28"/>
          <w:szCs w:val="28"/>
        </w:rPr>
        <w:t xml:space="preserve"> </w:t>
      </w:r>
      <w:r w:rsidR="00CE6616" w:rsidRPr="00407BBF">
        <w:rPr>
          <w:rFonts w:ascii="Liberation Serif" w:hAnsi="Liberation Serif"/>
          <w:sz w:val="28"/>
          <w:szCs w:val="28"/>
        </w:rPr>
        <w:t>подпункт 1 пункта 2</w:t>
      </w:r>
      <w:r w:rsidR="00CE6616">
        <w:rPr>
          <w:rFonts w:ascii="Liberation Serif" w:hAnsi="Liberation Serif"/>
          <w:sz w:val="28"/>
          <w:szCs w:val="28"/>
        </w:rPr>
        <w:t>1</w:t>
      </w:r>
      <w:r w:rsidR="00CE6616" w:rsidRPr="00407BBF">
        <w:rPr>
          <w:rFonts w:ascii="Liberation Serif" w:hAnsi="Liberation Serif"/>
          <w:sz w:val="28"/>
          <w:szCs w:val="28"/>
        </w:rPr>
        <w:t> решения изложить в следующей редакции:</w:t>
      </w:r>
    </w:p>
    <w:p w:rsidR="00CE6616" w:rsidRPr="00407BBF" w:rsidRDefault="00B474C9" w:rsidP="00B474C9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pacing w:val="-2"/>
          <w:sz w:val="28"/>
          <w:szCs w:val="28"/>
        </w:rPr>
        <w:tab/>
      </w:r>
      <w:r w:rsidR="00CE6616" w:rsidRPr="00407BBF">
        <w:rPr>
          <w:rFonts w:ascii="Liberation Serif" w:hAnsi="Liberation Serif"/>
          <w:spacing w:val="-2"/>
          <w:sz w:val="28"/>
          <w:szCs w:val="28"/>
        </w:rPr>
        <w:t>«</w:t>
      </w:r>
      <w:r w:rsidR="00CE6616" w:rsidRPr="00407BBF">
        <w:rPr>
          <w:rFonts w:ascii="Liberation Serif" w:hAnsi="Liberation Serif" w:cs="Liberation Serif"/>
          <w:sz w:val="28"/>
          <w:szCs w:val="28"/>
        </w:rPr>
        <w:t xml:space="preserve">1) </w:t>
      </w:r>
      <w:r w:rsidR="00CE6616">
        <w:rPr>
          <w:rFonts w:ascii="Liberation Serif" w:hAnsi="Liberation Serif" w:cs="Liberation Serif"/>
          <w:sz w:val="28"/>
          <w:szCs w:val="28"/>
        </w:rPr>
        <w:t>312,0</w:t>
      </w:r>
      <w:r w:rsidR="00CE6616" w:rsidRPr="00407BBF">
        <w:rPr>
          <w:rFonts w:ascii="Liberation Serif" w:hAnsi="Liberation Serif" w:cs="Liberation Serif"/>
          <w:sz w:val="28"/>
          <w:szCs w:val="28"/>
        </w:rPr>
        <w:t xml:space="preserve"> тысяч рублей на 2023 год;»;</w:t>
      </w:r>
    </w:p>
    <w:p w:rsidR="00CE6616" w:rsidRPr="00407BBF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color w:val="FF6600"/>
          <w:sz w:val="28"/>
          <w:szCs w:val="28"/>
        </w:rPr>
        <w:tab/>
      </w:r>
      <w:r w:rsidR="00CE6616" w:rsidRPr="000232E3">
        <w:rPr>
          <w:rFonts w:ascii="Liberation Serif" w:hAnsi="Liberation Serif"/>
          <w:sz w:val="28"/>
          <w:szCs w:val="28"/>
        </w:rPr>
        <w:t>10)</w:t>
      </w:r>
      <w:r w:rsidR="00CE6616" w:rsidRPr="00B371FC">
        <w:rPr>
          <w:rFonts w:ascii="Liberation Serif" w:hAnsi="Liberation Serif"/>
          <w:color w:val="FF6600"/>
          <w:sz w:val="28"/>
          <w:szCs w:val="28"/>
        </w:rPr>
        <w:t xml:space="preserve"> </w:t>
      </w:r>
      <w:r w:rsidR="00CE6616" w:rsidRPr="00407BBF">
        <w:rPr>
          <w:rFonts w:ascii="Liberation Serif" w:hAnsi="Liberation Serif"/>
          <w:sz w:val="28"/>
          <w:szCs w:val="28"/>
        </w:rPr>
        <w:t>подпункт 1 пункта 22 решения изложить в следующей редакции:</w:t>
      </w:r>
    </w:p>
    <w:p w:rsidR="00CE6616" w:rsidRDefault="00B474C9" w:rsidP="00B474C9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pacing w:val="-2"/>
          <w:sz w:val="28"/>
          <w:szCs w:val="28"/>
        </w:rPr>
        <w:tab/>
      </w:r>
      <w:r w:rsidR="00CE6616" w:rsidRPr="00407BBF">
        <w:rPr>
          <w:rFonts w:ascii="Liberation Serif" w:hAnsi="Liberation Serif"/>
          <w:spacing w:val="-2"/>
          <w:sz w:val="28"/>
          <w:szCs w:val="28"/>
        </w:rPr>
        <w:t>«</w:t>
      </w:r>
      <w:r w:rsidR="00CE6616" w:rsidRPr="00407BBF">
        <w:rPr>
          <w:rFonts w:ascii="Liberation Serif" w:hAnsi="Liberation Serif" w:cs="Liberation Serif"/>
          <w:sz w:val="28"/>
          <w:szCs w:val="28"/>
        </w:rPr>
        <w:t>1) 581,5 тысяч рублей на 2023 год;»;</w:t>
      </w:r>
    </w:p>
    <w:p w:rsidR="00CE6616" w:rsidRPr="000232E3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 w:rsidRPr="000232E3">
        <w:rPr>
          <w:rFonts w:ascii="Liberation Serif" w:hAnsi="Liberation Serif"/>
          <w:sz w:val="28"/>
          <w:szCs w:val="28"/>
        </w:rPr>
        <w:t>11) подпункт 1 пункта 23 решения изложить в следующей редакции:</w:t>
      </w:r>
    </w:p>
    <w:p w:rsidR="00CE6616" w:rsidRPr="000232E3" w:rsidRDefault="00B474C9" w:rsidP="00B474C9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pacing w:val="-2"/>
          <w:sz w:val="28"/>
          <w:szCs w:val="28"/>
        </w:rPr>
        <w:tab/>
      </w:r>
      <w:r w:rsidR="00CE6616" w:rsidRPr="000232E3">
        <w:rPr>
          <w:rFonts w:ascii="Liberation Serif" w:hAnsi="Liberation Serif"/>
          <w:spacing w:val="-2"/>
          <w:sz w:val="28"/>
          <w:szCs w:val="28"/>
        </w:rPr>
        <w:t>«</w:t>
      </w:r>
      <w:r w:rsidR="00CE6616" w:rsidRPr="000232E3">
        <w:rPr>
          <w:rFonts w:ascii="Liberation Serif" w:hAnsi="Liberation Serif" w:cs="Liberation Serif"/>
          <w:sz w:val="28"/>
          <w:szCs w:val="28"/>
        </w:rPr>
        <w:t>1) 102,0 тысяч рублей на 2023 год;»;</w:t>
      </w:r>
    </w:p>
    <w:p w:rsidR="00B474C9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 w:rsidRPr="000232E3">
        <w:rPr>
          <w:rFonts w:ascii="Liberation Serif" w:hAnsi="Liberation Serif"/>
          <w:sz w:val="28"/>
          <w:szCs w:val="28"/>
        </w:rPr>
        <w:t>12) подпункт 1 пункта 24 решения изложить в следующей редакции:</w:t>
      </w:r>
    </w:p>
    <w:p w:rsidR="00CE6616" w:rsidRPr="00B474C9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 w:rsidRPr="000232E3">
        <w:rPr>
          <w:rFonts w:ascii="Liberation Serif" w:hAnsi="Liberation Serif"/>
          <w:spacing w:val="-2"/>
          <w:sz w:val="28"/>
          <w:szCs w:val="28"/>
        </w:rPr>
        <w:t>«</w:t>
      </w:r>
      <w:r w:rsidR="00CE6616" w:rsidRPr="000232E3">
        <w:rPr>
          <w:rFonts w:ascii="Liberation Serif" w:hAnsi="Liberation Serif" w:cs="Liberation Serif"/>
          <w:sz w:val="28"/>
          <w:szCs w:val="28"/>
        </w:rPr>
        <w:t>1) 55 690,2 тысяч рублей на 2023 год;»;</w:t>
      </w:r>
    </w:p>
    <w:p w:rsidR="00CE6616" w:rsidRPr="000232E3" w:rsidRDefault="00B474C9" w:rsidP="00B474C9">
      <w:pPr>
        <w:pStyle w:val="a9"/>
        <w:tabs>
          <w:tab w:val="left" w:pos="0"/>
        </w:tabs>
        <w:spacing w:after="0"/>
        <w:jc w:val="both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 w:rsidRPr="000232E3">
        <w:rPr>
          <w:rFonts w:ascii="Liberation Serif" w:hAnsi="Liberation Serif"/>
          <w:sz w:val="28"/>
          <w:szCs w:val="28"/>
        </w:rPr>
        <w:t>13) подпункт 1 пункта 25 решения изложить в следующей редакции:</w:t>
      </w:r>
    </w:p>
    <w:p w:rsidR="00B474C9" w:rsidRDefault="00B474C9" w:rsidP="00B474C9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pacing w:val="-2"/>
          <w:sz w:val="28"/>
          <w:szCs w:val="28"/>
        </w:rPr>
        <w:tab/>
      </w:r>
      <w:r w:rsidR="00CE6616" w:rsidRPr="000232E3">
        <w:rPr>
          <w:rFonts w:ascii="Liberation Serif" w:hAnsi="Liberation Serif"/>
          <w:spacing w:val="-2"/>
          <w:sz w:val="28"/>
          <w:szCs w:val="28"/>
        </w:rPr>
        <w:t>«</w:t>
      </w:r>
      <w:r w:rsidR="00CE6616" w:rsidRPr="000232E3">
        <w:rPr>
          <w:rFonts w:ascii="Liberation Serif" w:hAnsi="Liberation Serif" w:cs="Liberation Serif"/>
          <w:sz w:val="28"/>
          <w:szCs w:val="28"/>
        </w:rPr>
        <w:t>1) 6 457,6 тысяч рублей на 2023 год;»;</w:t>
      </w:r>
      <w:bookmarkStart w:id="0" w:name="_GoBack"/>
      <w:bookmarkEnd w:id="0"/>
    </w:p>
    <w:p w:rsidR="00CE6616" w:rsidRPr="00B474C9" w:rsidRDefault="00B474C9" w:rsidP="00B474C9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 w:rsidRPr="000232E3">
        <w:rPr>
          <w:rFonts w:ascii="Liberation Serif" w:hAnsi="Liberation Serif" w:cs="Liberation Serif"/>
          <w:sz w:val="28"/>
          <w:szCs w:val="28"/>
        </w:rPr>
        <w:t>14</w:t>
      </w:r>
      <w:r w:rsidR="00CE6616" w:rsidRPr="000232E3">
        <w:rPr>
          <w:rFonts w:ascii="Liberation Serif" w:hAnsi="Liberation Serif"/>
          <w:sz w:val="28"/>
          <w:szCs w:val="28"/>
        </w:rPr>
        <w:t>) подпункт 1 пункта 25-2 решения изложить в следующей редакции:</w:t>
      </w:r>
    </w:p>
    <w:p w:rsidR="00CE6616" w:rsidRPr="000232E3" w:rsidRDefault="00B474C9" w:rsidP="00B474C9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CE6616" w:rsidRPr="000232E3">
        <w:rPr>
          <w:rFonts w:ascii="Liberation Serif" w:hAnsi="Liberation Serif" w:cs="Liberation Serif"/>
          <w:sz w:val="28"/>
          <w:szCs w:val="28"/>
        </w:rPr>
        <w:t>«1) 202 349,0 тысяч рублей на 2023 год;</w:t>
      </w:r>
      <w:r w:rsidR="00ED3924">
        <w:rPr>
          <w:rFonts w:ascii="Liberation Serif" w:hAnsi="Liberation Serif"/>
          <w:sz w:val="28"/>
          <w:szCs w:val="28"/>
        </w:rPr>
        <w:t>»;</w:t>
      </w:r>
    </w:p>
    <w:p w:rsidR="00CE6616" w:rsidRPr="000232E3" w:rsidRDefault="00B474C9" w:rsidP="00B474C9">
      <w:pPr>
        <w:pStyle w:val="a4"/>
        <w:tabs>
          <w:tab w:val="left" w:pos="0"/>
        </w:tabs>
        <w:ind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 w:rsidRPr="000232E3">
        <w:rPr>
          <w:rFonts w:ascii="Liberation Serif" w:hAnsi="Liberation Serif"/>
          <w:sz w:val="28"/>
          <w:szCs w:val="28"/>
        </w:rPr>
        <w:t>15) Приложение 2 к решению «Свод доходов бюджета Каменск-Уральского городского округа на 2023 год и плановый период 2024 и 2025 годов» изложить в новой редакции согласно Приложению 1 к настоящему решению;</w:t>
      </w:r>
    </w:p>
    <w:p w:rsidR="00CE6616" w:rsidRPr="000232E3" w:rsidRDefault="00ED3924" w:rsidP="00ED3924">
      <w:pPr>
        <w:pStyle w:val="a4"/>
        <w:tabs>
          <w:tab w:val="left" w:pos="0"/>
        </w:tabs>
        <w:ind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 w:rsidRPr="000232E3">
        <w:rPr>
          <w:rFonts w:ascii="Liberation Serif" w:hAnsi="Liberation Serif"/>
          <w:sz w:val="28"/>
          <w:szCs w:val="28"/>
        </w:rPr>
        <w:t>16) Приложение 3 к решению «</w:t>
      </w:r>
      <w:r w:rsidR="00CE6616" w:rsidRPr="000232E3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>
        <w:rPr>
          <w:rFonts w:ascii="Liberation Serif" w:hAnsi="Liberation Serif" w:cs="Liberation Serif"/>
          <w:sz w:val="28"/>
          <w:szCs w:val="28"/>
        </w:rPr>
        <w:br/>
      </w:r>
      <w:r w:rsidR="00CE6616" w:rsidRPr="000232E3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>
        <w:rPr>
          <w:rFonts w:ascii="Liberation Serif" w:hAnsi="Liberation Serif" w:cs="Liberation Serif"/>
          <w:sz w:val="28"/>
          <w:szCs w:val="28"/>
        </w:rPr>
        <w:br/>
      </w:r>
      <w:r w:rsidR="00CE6616" w:rsidRPr="000232E3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2023 год и плановый период 2024 и 2025 годов</w:t>
      </w:r>
      <w:r w:rsidR="00CE6616" w:rsidRPr="000232E3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CE6616" w:rsidRPr="000232E3" w:rsidRDefault="00ED3924" w:rsidP="00ED3924">
      <w:pPr>
        <w:pStyle w:val="a4"/>
        <w:tabs>
          <w:tab w:val="left" w:pos="0"/>
        </w:tabs>
        <w:ind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CE6616" w:rsidRPr="000232E3">
        <w:rPr>
          <w:rFonts w:ascii="Liberation Serif" w:hAnsi="Liberation Serif"/>
          <w:sz w:val="28"/>
          <w:szCs w:val="28"/>
        </w:rPr>
        <w:t>17) Приложение 4 к решению «</w:t>
      </w:r>
      <w:r w:rsidR="00CE6616" w:rsidRPr="000232E3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2023 год и плановый период 2024 и 2025 годов</w:t>
      </w:r>
      <w:r w:rsidR="00CE6616" w:rsidRPr="000232E3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</w:t>
      </w:r>
      <w:r>
        <w:rPr>
          <w:rFonts w:ascii="Liberation Serif" w:hAnsi="Liberation Serif"/>
          <w:sz w:val="28"/>
          <w:szCs w:val="28"/>
        </w:rPr>
        <w:t>3 к настоящему решению;</w:t>
      </w:r>
    </w:p>
    <w:p w:rsidR="00CE6616" w:rsidRPr="000232E3" w:rsidRDefault="00ED3924" w:rsidP="00ED392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18) </w:t>
      </w:r>
      <w:r w:rsidR="00CE6616" w:rsidRPr="000232E3">
        <w:rPr>
          <w:rFonts w:ascii="Liberation Serif" w:hAnsi="Liberation Serif"/>
          <w:sz w:val="28"/>
          <w:szCs w:val="28"/>
        </w:rPr>
        <w:t>Приложение 5 к решению «</w:t>
      </w:r>
      <w:r w:rsidR="00CE6616" w:rsidRPr="000232E3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2023 году </w:t>
      </w:r>
      <w:r>
        <w:rPr>
          <w:rFonts w:ascii="Liberation Serif" w:hAnsi="Liberation Serif" w:cs="Liberation Serif"/>
          <w:sz w:val="28"/>
          <w:szCs w:val="28"/>
        </w:rPr>
        <w:br/>
      </w:r>
      <w:r w:rsidR="00CE6616" w:rsidRPr="000232E3">
        <w:rPr>
          <w:rFonts w:ascii="Liberation Serif" w:hAnsi="Liberation Serif" w:cs="Liberation Serif"/>
          <w:sz w:val="28"/>
          <w:szCs w:val="28"/>
        </w:rPr>
        <w:t>и плановом периоде 2024 и 2025 годов</w:t>
      </w:r>
      <w:r w:rsidR="00CE6616" w:rsidRPr="000232E3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CE6616" w:rsidRPr="007439C9" w:rsidRDefault="00ED3924" w:rsidP="00ED3924">
      <w:pPr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19) </w:t>
      </w:r>
      <w:r w:rsidR="00CE6616" w:rsidRPr="000232E3">
        <w:rPr>
          <w:rFonts w:ascii="Liberation Serif" w:hAnsi="Liberation Serif"/>
          <w:sz w:val="28"/>
          <w:szCs w:val="28"/>
        </w:rPr>
        <w:t>Приложение</w:t>
      </w:r>
      <w:r w:rsidR="00CE6616" w:rsidRPr="007439C9">
        <w:rPr>
          <w:rFonts w:ascii="Liberation Serif" w:hAnsi="Liberation Serif"/>
          <w:color w:val="000000"/>
          <w:sz w:val="28"/>
          <w:szCs w:val="28"/>
        </w:rPr>
        <w:t xml:space="preserve"> 6 к решению «Свод источников внутреннего финансирования дефицита бюджета Каменск-Уральского городского округа </w:t>
      </w:r>
      <w:r>
        <w:rPr>
          <w:rFonts w:ascii="Liberation Serif" w:hAnsi="Liberation Serif"/>
          <w:color w:val="000000"/>
          <w:sz w:val="28"/>
          <w:szCs w:val="28"/>
        </w:rPr>
        <w:br/>
      </w:r>
      <w:r w:rsidR="00CE6616" w:rsidRPr="007439C9">
        <w:rPr>
          <w:rFonts w:ascii="Liberation Serif" w:hAnsi="Liberation Serif"/>
          <w:color w:val="000000"/>
          <w:sz w:val="28"/>
          <w:szCs w:val="28"/>
        </w:rPr>
        <w:t>на 2023 год и плановый период 2024 и 2025 годов» изложить в новой редакции согласно Приложению 5 к настоящему решению.</w:t>
      </w:r>
    </w:p>
    <w:p w:rsidR="00ED3924" w:rsidRDefault="00ED3924" w:rsidP="00ED392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FF6600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CE6616" w:rsidRPr="00D4730F">
        <w:rPr>
          <w:rFonts w:ascii="Liberation Serif" w:hAnsi="Liberation Serif" w:cs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</w:t>
      </w:r>
      <w:r w:rsidR="00CE6616" w:rsidRPr="00FE42BB">
        <w:rPr>
          <w:rFonts w:ascii="Liberation Serif" w:hAnsi="Liberation Serif" w:cs="Liberation Serif"/>
          <w:sz w:val="28"/>
          <w:szCs w:val="28"/>
        </w:rPr>
        <w:t xml:space="preserve"> городского округа и муниципального образования Каменск-Уральский городской округ Свердловской области. </w:t>
      </w:r>
    </w:p>
    <w:p w:rsidR="00CE6616" w:rsidRPr="00ED3924" w:rsidRDefault="00ED3924" w:rsidP="00ED392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ab/>
      </w:r>
      <w:r w:rsidR="00CE6616" w:rsidRPr="00FE42BB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CE6616" w:rsidRPr="00FE42BB">
        <w:rPr>
          <w:rFonts w:ascii="Liberation Serif" w:hAnsi="Liberation Serif" w:cs="Liberation Serif"/>
          <w:sz w:val="28"/>
          <w:szCs w:val="28"/>
        </w:rPr>
        <w:t xml:space="preserve">возложить на комитет </w:t>
      </w:r>
      <w:r>
        <w:rPr>
          <w:rFonts w:ascii="Liberation Serif" w:hAnsi="Liberation Serif" w:cs="Liberation Serif"/>
          <w:sz w:val="28"/>
          <w:szCs w:val="28"/>
        </w:rPr>
        <w:br/>
      </w:r>
      <w:r w:rsidR="00CE6616" w:rsidRPr="00FE42BB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CE6616" w:rsidRPr="00FF30F3" w:rsidRDefault="00CE6616" w:rsidP="008D2CD2">
      <w:pPr>
        <w:tabs>
          <w:tab w:val="left" w:pos="567"/>
        </w:tabs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:rsidR="00CE6616" w:rsidRDefault="00CE6616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</w:p>
    <w:p w:rsidR="00CE6616" w:rsidRPr="00FF30F3" w:rsidRDefault="00CE6616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Председатель Думы</w:t>
      </w:r>
    </w:p>
    <w:p w:rsidR="00CE6616" w:rsidRPr="00FF30F3" w:rsidRDefault="00CE6616" w:rsidP="00FF30F3">
      <w:pPr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</w:t>
      </w:r>
      <w:r w:rsidR="00ED3924">
        <w:rPr>
          <w:rFonts w:ascii="Liberation Serif" w:hAnsi="Liberation Serif"/>
          <w:sz w:val="28"/>
          <w:szCs w:val="28"/>
        </w:rPr>
        <w:t>ьского городского округа</w:t>
      </w:r>
      <w:r w:rsidR="00ED3924">
        <w:rPr>
          <w:rFonts w:ascii="Liberation Serif" w:hAnsi="Liberation Serif"/>
          <w:sz w:val="28"/>
          <w:szCs w:val="28"/>
        </w:rPr>
        <w:tab/>
      </w:r>
      <w:r w:rsidR="00ED3924">
        <w:rPr>
          <w:rFonts w:ascii="Liberation Serif" w:hAnsi="Liberation Serif"/>
          <w:sz w:val="28"/>
          <w:szCs w:val="28"/>
        </w:rPr>
        <w:tab/>
      </w:r>
      <w:r w:rsidR="00ED3924">
        <w:rPr>
          <w:rFonts w:ascii="Liberation Serif" w:hAnsi="Liberation Serif"/>
          <w:sz w:val="28"/>
          <w:szCs w:val="28"/>
        </w:rPr>
        <w:tab/>
      </w:r>
      <w:r w:rsidR="00ED3924">
        <w:rPr>
          <w:rFonts w:ascii="Liberation Serif" w:hAnsi="Liberation Serif"/>
          <w:sz w:val="28"/>
          <w:szCs w:val="28"/>
        </w:rPr>
        <w:tab/>
        <w:t xml:space="preserve">         </w:t>
      </w:r>
      <w:r w:rsidRPr="00FF30F3">
        <w:rPr>
          <w:rFonts w:ascii="Liberation Serif" w:hAnsi="Liberation Serif"/>
          <w:sz w:val="28"/>
          <w:szCs w:val="28"/>
        </w:rPr>
        <w:t>Пермяков</w:t>
      </w:r>
      <w:r>
        <w:rPr>
          <w:rFonts w:ascii="Liberation Serif" w:hAnsi="Liberation Serif"/>
          <w:sz w:val="28"/>
          <w:szCs w:val="28"/>
        </w:rPr>
        <w:t xml:space="preserve"> В.И.</w:t>
      </w:r>
    </w:p>
    <w:p w:rsidR="00CE6616" w:rsidRDefault="00CE6616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CE6616" w:rsidRDefault="00CE6616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CE6616" w:rsidRPr="00FF30F3" w:rsidRDefault="00CE6616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CE6616" w:rsidRPr="00FF30F3" w:rsidRDefault="00CE6616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</w:t>
      </w:r>
      <w:r w:rsidR="00ED3924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ED3924">
        <w:rPr>
          <w:rFonts w:ascii="Liberation Serif" w:hAnsi="Liberation Serif"/>
          <w:sz w:val="28"/>
          <w:szCs w:val="28"/>
        </w:rPr>
        <w:tab/>
      </w:r>
      <w:r w:rsidR="00ED3924">
        <w:rPr>
          <w:rFonts w:ascii="Liberation Serif" w:hAnsi="Liberation Serif"/>
          <w:sz w:val="28"/>
          <w:szCs w:val="28"/>
        </w:rPr>
        <w:tab/>
      </w:r>
      <w:r w:rsidR="00ED3924">
        <w:rPr>
          <w:rFonts w:ascii="Liberation Serif" w:hAnsi="Liberation Serif"/>
          <w:sz w:val="28"/>
          <w:szCs w:val="28"/>
        </w:rPr>
        <w:tab/>
      </w:r>
      <w:r w:rsidR="00ED3924">
        <w:rPr>
          <w:rFonts w:ascii="Liberation Serif" w:hAnsi="Liberation Serif"/>
          <w:sz w:val="28"/>
          <w:szCs w:val="28"/>
        </w:rPr>
        <w:tab/>
        <w:t xml:space="preserve">         </w:t>
      </w:r>
      <w:r w:rsidRPr="00FF30F3">
        <w:rPr>
          <w:rFonts w:ascii="Liberation Serif" w:hAnsi="Liberation Serif"/>
          <w:sz w:val="28"/>
          <w:szCs w:val="28"/>
        </w:rPr>
        <w:t>Герасимов</w:t>
      </w:r>
      <w:r>
        <w:rPr>
          <w:rFonts w:ascii="Liberation Serif" w:hAnsi="Liberation Serif"/>
          <w:sz w:val="28"/>
          <w:szCs w:val="28"/>
        </w:rPr>
        <w:t xml:space="preserve"> А.А</w:t>
      </w:r>
    </w:p>
    <w:sectPr w:rsidR="00CE6616" w:rsidRPr="00FF30F3" w:rsidSect="00ED3924">
      <w:headerReference w:type="defaul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027" w:rsidRDefault="00692027" w:rsidP="00180804">
      <w:r>
        <w:separator/>
      </w:r>
    </w:p>
  </w:endnote>
  <w:endnote w:type="continuationSeparator" w:id="1">
    <w:p w:rsidR="00692027" w:rsidRDefault="00692027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027" w:rsidRDefault="00692027" w:rsidP="00180804">
      <w:r>
        <w:separator/>
      </w:r>
    </w:p>
  </w:footnote>
  <w:footnote w:type="continuationSeparator" w:id="1">
    <w:p w:rsidR="00692027" w:rsidRDefault="00692027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924" w:rsidRDefault="00312C5C">
    <w:pPr>
      <w:pStyle w:val="ac"/>
      <w:jc w:val="center"/>
    </w:pPr>
    <w:fldSimple w:instr=" PAGE   \* MERGEFORMAT ">
      <w:r w:rsidR="002C46F5">
        <w:rPr>
          <w:noProof/>
        </w:rPr>
        <w:t>2</w:t>
      </w:r>
    </w:fldSimple>
  </w:p>
  <w:p w:rsidR="00CE6616" w:rsidRDefault="00CE661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398"/>
    <w:rsid w:val="0001405F"/>
    <w:rsid w:val="00015791"/>
    <w:rsid w:val="0001700F"/>
    <w:rsid w:val="00017965"/>
    <w:rsid w:val="00021776"/>
    <w:rsid w:val="0002216E"/>
    <w:rsid w:val="0002318F"/>
    <w:rsid w:val="000232E3"/>
    <w:rsid w:val="000235B8"/>
    <w:rsid w:val="00027E11"/>
    <w:rsid w:val="000325FA"/>
    <w:rsid w:val="000373BE"/>
    <w:rsid w:val="000375EE"/>
    <w:rsid w:val="0004092D"/>
    <w:rsid w:val="00041DBA"/>
    <w:rsid w:val="00042482"/>
    <w:rsid w:val="00042CDC"/>
    <w:rsid w:val="0004563E"/>
    <w:rsid w:val="00046B9B"/>
    <w:rsid w:val="00047CC4"/>
    <w:rsid w:val="0005454C"/>
    <w:rsid w:val="00054622"/>
    <w:rsid w:val="000546F1"/>
    <w:rsid w:val="0005689E"/>
    <w:rsid w:val="00056BEC"/>
    <w:rsid w:val="00057455"/>
    <w:rsid w:val="00057D62"/>
    <w:rsid w:val="000603A7"/>
    <w:rsid w:val="00061008"/>
    <w:rsid w:val="0006141F"/>
    <w:rsid w:val="00062171"/>
    <w:rsid w:val="000635F8"/>
    <w:rsid w:val="00064CBC"/>
    <w:rsid w:val="00065EB8"/>
    <w:rsid w:val="00066D80"/>
    <w:rsid w:val="000674C2"/>
    <w:rsid w:val="00067BF7"/>
    <w:rsid w:val="00070440"/>
    <w:rsid w:val="0007378A"/>
    <w:rsid w:val="00074082"/>
    <w:rsid w:val="000752C3"/>
    <w:rsid w:val="00075D61"/>
    <w:rsid w:val="00076975"/>
    <w:rsid w:val="00077322"/>
    <w:rsid w:val="000776AC"/>
    <w:rsid w:val="00077A78"/>
    <w:rsid w:val="00083A4B"/>
    <w:rsid w:val="00084D71"/>
    <w:rsid w:val="00086483"/>
    <w:rsid w:val="00086B86"/>
    <w:rsid w:val="00097415"/>
    <w:rsid w:val="000A0259"/>
    <w:rsid w:val="000A2679"/>
    <w:rsid w:val="000A2894"/>
    <w:rsid w:val="000A2D0F"/>
    <w:rsid w:val="000A2EE4"/>
    <w:rsid w:val="000A3406"/>
    <w:rsid w:val="000A74F5"/>
    <w:rsid w:val="000B0616"/>
    <w:rsid w:val="000B32F0"/>
    <w:rsid w:val="000B3A7E"/>
    <w:rsid w:val="000B3DED"/>
    <w:rsid w:val="000B41B3"/>
    <w:rsid w:val="000B56FD"/>
    <w:rsid w:val="000B650E"/>
    <w:rsid w:val="000C1159"/>
    <w:rsid w:val="000C347C"/>
    <w:rsid w:val="000C4F06"/>
    <w:rsid w:val="000C6B57"/>
    <w:rsid w:val="000C7117"/>
    <w:rsid w:val="000D1DB7"/>
    <w:rsid w:val="000D387E"/>
    <w:rsid w:val="000D49B6"/>
    <w:rsid w:val="000D50C3"/>
    <w:rsid w:val="000D5A48"/>
    <w:rsid w:val="000E0DF2"/>
    <w:rsid w:val="000E23A8"/>
    <w:rsid w:val="000E4279"/>
    <w:rsid w:val="000E61A4"/>
    <w:rsid w:val="000E6A15"/>
    <w:rsid w:val="000F03DC"/>
    <w:rsid w:val="000F1BCB"/>
    <w:rsid w:val="000F234C"/>
    <w:rsid w:val="000F586A"/>
    <w:rsid w:val="000F5AE3"/>
    <w:rsid w:val="0010048B"/>
    <w:rsid w:val="001017BB"/>
    <w:rsid w:val="001021E4"/>
    <w:rsid w:val="00102D9D"/>
    <w:rsid w:val="00103866"/>
    <w:rsid w:val="00105E61"/>
    <w:rsid w:val="00107005"/>
    <w:rsid w:val="00115CCF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36963"/>
    <w:rsid w:val="00141158"/>
    <w:rsid w:val="0014272A"/>
    <w:rsid w:val="00142AEB"/>
    <w:rsid w:val="00143467"/>
    <w:rsid w:val="0014379F"/>
    <w:rsid w:val="00146A47"/>
    <w:rsid w:val="0014732D"/>
    <w:rsid w:val="0015138A"/>
    <w:rsid w:val="001515AE"/>
    <w:rsid w:val="001538F7"/>
    <w:rsid w:val="00153F28"/>
    <w:rsid w:val="00154A2B"/>
    <w:rsid w:val="00155065"/>
    <w:rsid w:val="001575C6"/>
    <w:rsid w:val="00157BCD"/>
    <w:rsid w:val="001602D5"/>
    <w:rsid w:val="001607E7"/>
    <w:rsid w:val="00160D27"/>
    <w:rsid w:val="001620AE"/>
    <w:rsid w:val="00163103"/>
    <w:rsid w:val="0016370E"/>
    <w:rsid w:val="001638F2"/>
    <w:rsid w:val="00163B82"/>
    <w:rsid w:val="00164704"/>
    <w:rsid w:val="00165E5B"/>
    <w:rsid w:val="00166AC1"/>
    <w:rsid w:val="00166DDE"/>
    <w:rsid w:val="00171CB0"/>
    <w:rsid w:val="00172B24"/>
    <w:rsid w:val="00173C4B"/>
    <w:rsid w:val="00173E69"/>
    <w:rsid w:val="00175821"/>
    <w:rsid w:val="001760D4"/>
    <w:rsid w:val="00177693"/>
    <w:rsid w:val="00177CA9"/>
    <w:rsid w:val="00180804"/>
    <w:rsid w:val="00180AF3"/>
    <w:rsid w:val="00180D51"/>
    <w:rsid w:val="001839D5"/>
    <w:rsid w:val="00185718"/>
    <w:rsid w:val="00186375"/>
    <w:rsid w:val="00191A0A"/>
    <w:rsid w:val="00193B45"/>
    <w:rsid w:val="00195C40"/>
    <w:rsid w:val="001969DE"/>
    <w:rsid w:val="00197FCB"/>
    <w:rsid w:val="001A00B5"/>
    <w:rsid w:val="001A0180"/>
    <w:rsid w:val="001A1F2B"/>
    <w:rsid w:val="001A27BB"/>
    <w:rsid w:val="001A2C39"/>
    <w:rsid w:val="001A3253"/>
    <w:rsid w:val="001A4A17"/>
    <w:rsid w:val="001A5975"/>
    <w:rsid w:val="001A64A5"/>
    <w:rsid w:val="001A6ACC"/>
    <w:rsid w:val="001A6E0D"/>
    <w:rsid w:val="001A6E96"/>
    <w:rsid w:val="001B0119"/>
    <w:rsid w:val="001B0CD3"/>
    <w:rsid w:val="001B210C"/>
    <w:rsid w:val="001B2286"/>
    <w:rsid w:val="001B5C7A"/>
    <w:rsid w:val="001C132D"/>
    <w:rsid w:val="001C1DDA"/>
    <w:rsid w:val="001C24FF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D7E88"/>
    <w:rsid w:val="001E1AC5"/>
    <w:rsid w:val="001E20E1"/>
    <w:rsid w:val="001E7D58"/>
    <w:rsid w:val="001E7F0C"/>
    <w:rsid w:val="001F07DA"/>
    <w:rsid w:val="001F08E7"/>
    <w:rsid w:val="001F1590"/>
    <w:rsid w:val="001F2419"/>
    <w:rsid w:val="001F5FD9"/>
    <w:rsid w:val="001F62ED"/>
    <w:rsid w:val="001F6E4C"/>
    <w:rsid w:val="001F78F8"/>
    <w:rsid w:val="00200BCC"/>
    <w:rsid w:val="00204797"/>
    <w:rsid w:val="00205464"/>
    <w:rsid w:val="00205B13"/>
    <w:rsid w:val="0021173D"/>
    <w:rsid w:val="00212580"/>
    <w:rsid w:val="00213E43"/>
    <w:rsid w:val="00214B0E"/>
    <w:rsid w:val="0022027C"/>
    <w:rsid w:val="00223AB5"/>
    <w:rsid w:val="00223ABD"/>
    <w:rsid w:val="00223C85"/>
    <w:rsid w:val="0022590C"/>
    <w:rsid w:val="00225CB6"/>
    <w:rsid w:val="00226658"/>
    <w:rsid w:val="00226AD1"/>
    <w:rsid w:val="0022747F"/>
    <w:rsid w:val="0023226A"/>
    <w:rsid w:val="002336DF"/>
    <w:rsid w:val="002375A5"/>
    <w:rsid w:val="00242688"/>
    <w:rsid w:val="00246CC9"/>
    <w:rsid w:val="00250BEB"/>
    <w:rsid w:val="00251B9F"/>
    <w:rsid w:val="00253E8E"/>
    <w:rsid w:val="002546C5"/>
    <w:rsid w:val="00254ECB"/>
    <w:rsid w:val="002559DB"/>
    <w:rsid w:val="0026062F"/>
    <w:rsid w:val="00261DE7"/>
    <w:rsid w:val="002624F3"/>
    <w:rsid w:val="002629F7"/>
    <w:rsid w:val="0026335C"/>
    <w:rsid w:val="00264198"/>
    <w:rsid w:val="00265DFA"/>
    <w:rsid w:val="002679FC"/>
    <w:rsid w:val="0027031B"/>
    <w:rsid w:val="00270611"/>
    <w:rsid w:val="002708DE"/>
    <w:rsid w:val="00270A2B"/>
    <w:rsid w:val="00273481"/>
    <w:rsid w:val="00273C81"/>
    <w:rsid w:val="00276737"/>
    <w:rsid w:val="00282423"/>
    <w:rsid w:val="002861A8"/>
    <w:rsid w:val="0028623E"/>
    <w:rsid w:val="00286AC4"/>
    <w:rsid w:val="002907E3"/>
    <w:rsid w:val="002908B7"/>
    <w:rsid w:val="002916EC"/>
    <w:rsid w:val="0029233A"/>
    <w:rsid w:val="002935D4"/>
    <w:rsid w:val="00295F51"/>
    <w:rsid w:val="00296141"/>
    <w:rsid w:val="002A32D4"/>
    <w:rsid w:val="002A373A"/>
    <w:rsid w:val="002A40EC"/>
    <w:rsid w:val="002A413E"/>
    <w:rsid w:val="002A5F60"/>
    <w:rsid w:val="002B3ADC"/>
    <w:rsid w:val="002B4E34"/>
    <w:rsid w:val="002B74AE"/>
    <w:rsid w:val="002C0030"/>
    <w:rsid w:val="002C0445"/>
    <w:rsid w:val="002C28D3"/>
    <w:rsid w:val="002C2977"/>
    <w:rsid w:val="002C46F5"/>
    <w:rsid w:val="002C4E51"/>
    <w:rsid w:val="002C60D0"/>
    <w:rsid w:val="002C72F2"/>
    <w:rsid w:val="002D0FEF"/>
    <w:rsid w:val="002D27E1"/>
    <w:rsid w:val="002D347B"/>
    <w:rsid w:val="002D438A"/>
    <w:rsid w:val="002D49F2"/>
    <w:rsid w:val="002D5160"/>
    <w:rsid w:val="002D5D0F"/>
    <w:rsid w:val="002D7096"/>
    <w:rsid w:val="002E2B61"/>
    <w:rsid w:val="002E4992"/>
    <w:rsid w:val="002E4A18"/>
    <w:rsid w:val="002E4F61"/>
    <w:rsid w:val="002E5927"/>
    <w:rsid w:val="002E5D07"/>
    <w:rsid w:val="002E6231"/>
    <w:rsid w:val="002E68FB"/>
    <w:rsid w:val="002E742D"/>
    <w:rsid w:val="002E78BA"/>
    <w:rsid w:val="002F0008"/>
    <w:rsid w:val="002F07E6"/>
    <w:rsid w:val="002F102C"/>
    <w:rsid w:val="002F110D"/>
    <w:rsid w:val="002F1FD0"/>
    <w:rsid w:val="002F2337"/>
    <w:rsid w:val="002F2DAC"/>
    <w:rsid w:val="002F37BB"/>
    <w:rsid w:val="002F3936"/>
    <w:rsid w:val="002F43BD"/>
    <w:rsid w:val="002F7D6B"/>
    <w:rsid w:val="003002FC"/>
    <w:rsid w:val="003003ED"/>
    <w:rsid w:val="00300E14"/>
    <w:rsid w:val="00301773"/>
    <w:rsid w:val="00301DEA"/>
    <w:rsid w:val="00307991"/>
    <w:rsid w:val="0031092B"/>
    <w:rsid w:val="00311136"/>
    <w:rsid w:val="0031114A"/>
    <w:rsid w:val="00311153"/>
    <w:rsid w:val="00311479"/>
    <w:rsid w:val="00312616"/>
    <w:rsid w:val="00312C5C"/>
    <w:rsid w:val="00314F51"/>
    <w:rsid w:val="00316142"/>
    <w:rsid w:val="00316B4B"/>
    <w:rsid w:val="00316C26"/>
    <w:rsid w:val="00317E93"/>
    <w:rsid w:val="003203AF"/>
    <w:rsid w:val="00320DBB"/>
    <w:rsid w:val="0032111A"/>
    <w:rsid w:val="00321622"/>
    <w:rsid w:val="003221E5"/>
    <w:rsid w:val="003237DE"/>
    <w:rsid w:val="00323C81"/>
    <w:rsid w:val="00323EDD"/>
    <w:rsid w:val="003250B3"/>
    <w:rsid w:val="00325B21"/>
    <w:rsid w:val="0032755B"/>
    <w:rsid w:val="0032764D"/>
    <w:rsid w:val="0032766A"/>
    <w:rsid w:val="00331754"/>
    <w:rsid w:val="00331D0D"/>
    <w:rsid w:val="00333170"/>
    <w:rsid w:val="0033434C"/>
    <w:rsid w:val="00335F58"/>
    <w:rsid w:val="00336B82"/>
    <w:rsid w:val="00336D90"/>
    <w:rsid w:val="00336F86"/>
    <w:rsid w:val="00336FA5"/>
    <w:rsid w:val="00337492"/>
    <w:rsid w:val="0033794B"/>
    <w:rsid w:val="00340FB4"/>
    <w:rsid w:val="003443EA"/>
    <w:rsid w:val="00350B7A"/>
    <w:rsid w:val="00352B7E"/>
    <w:rsid w:val="00354A52"/>
    <w:rsid w:val="0035503F"/>
    <w:rsid w:val="003578E6"/>
    <w:rsid w:val="00357BAA"/>
    <w:rsid w:val="003621A6"/>
    <w:rsid w:val="0036226B"/>
    <w:rsid w:val="00363325"/>
    <w:rsid w:val="00364B95"/>
    <w:rsid w:val="00365421"/>
    <w:rsid w:val="00365476"/>
    <w:rsid w:val="003654C7"/>
    <w:rsid w:val="0036660A"/>
    <w:rsid w:val="00370A08"/>
    <w:rsid w:val="00370ACD"/>
    <w:rsid w:val="00370D44"/>
    <w:rsid w:val="00371339"/>
    <w:rsid w:val="00372419"/>
    <w:rsid w:val="00372563"/>
    <w:rsid w:val="00372BFE"/>
    <w:rsid w:val="00374C89"/>
    <w:rsid w:val="00374CA6"/>
    <w:rsid w:val="00376955"/>
    <w:rsid w:val="00377336"/>
    <w:rsid w:val="00377DA0"/>
    <w:rsid w:val="00380BD6"/>
    <w:rsid w:val="0038142B"/>
    <w:rsid w:val="003816E2"/>
    <w:rsid w:val="003829AA"/>
    <w:rsid w:val="00382F33"/>
    <w:rsid w:val="003836D7"/>
    <w:rsid w:val="00387F3B"/>
    <w:rsid w:val="00393B0F"/>
    <w:rsid w:val="00393B5E"/>
    <w:rsid w:val="00396AD5"/>
    <w:rsid w:val="00396E3A"/>
    <w:rsid w:val="003A112E"/>
    <w:rsid w:val="003A1638"/>
    <w:rsid w:val="003A2196"/>
    <w:rsid w:val="003A281C"/>
    <w:rsid w:val="003A4153"/>
    <w:rsid w:val="003B0FD8"/>
    <w:rsid w:val="003B3044"/>
    <w:rsid w:val="003B4605"/>
    <w:rsid w:val="003B4DC3"/>
    <w:rsid w:val="003B5497"/>
    <w:rsid w:val="003B55B1"/>
    <w:rsid w:val="003B6284"/>
    <w:rsid w:val="003B672C"/>
    <w:rsid w:val="003B7A2A"/>
    <w:rsid w:val="003C1EB8"/>
    <w:rsid w:val="003C2416"/>
    <w:rsid w:val="003C4810"/>
    <w:rsid w:val="003C6D65"/>
    <w:rsid w:val="003C6F20"/>
    <w:rsid w:val="003C6FF5"/>
    <w:rsid w:val="003C71D7"/>
    <w:rsid w:val="003C7374"/>
    <w:rsid w:val="003C738D"/>
    <w:rsid w:val="003C78AA"/>
    <w:rsid w:val="003D00CF"/>
    <w:rsid w:val="003D136A"/>
    <w:rsid w:val="003D18FC"/>
    <w:rsid w:val="003D1E62"/>
    <w:rsid w:val="003D3FD9"/>
    <w:rsid w:val="003D5676"/>
    <w:rsid w:val="003D5971"/>
    <w:rsid w:val="003D632F"/>
    <w:rsid w:val="003D713D"/>
    <w:rsid w:val="003E04E3"/>
    <w:rsid w:val="003E193D"/>
    <w:rsid w:val="003E3636"/>
    <w:rsid w:val="003E4DB0"/>
    <w:rsid w:val="003E5BFB"/>
    <w:rsid w:val="003E6FCE"/>
    <w:rsid w:val="003E769F"/>
    <w:rsid w:val="003E773A"/>
    <w:rsid w:val="003F02D4"/>
    <w:rsid w:val="003F29DD"/>
    <w:rsid w:val="003F30DB"/>
    <w:rsid w:val="003F6459"/>
    <w:rsid w:val="00402B5D"/>
    <w:rsid w:val="00404780"/>
    <w:rsid w:val="00406481"/>
    <w:rsid w:val="00407A1B"/>
    <w:rsid w:val="00407BBF"/>
    <w:rsid w:val="004118AD"/>
    <w:rsid w:val="00412103"/>
    <w:rsid w:val="0041285D"/>
    <w:rsid w:val="00412AD0"/>
    <w:rsid w:val="00412C19"/>
    <w:rsid w:val="0041306C"/>
    <w:rsid w:val="004146A6"/>
    <w:rsid w:val="00417B1F"/>
    <w:rsid w:val="00421996"/>
    <w:rsid w:val="004220BB"/>
    <w:rsid w:val="0042224C"/>
    <w:rsid w:val="004225AE"/>
    <w:rsid w:val="00422767"/>
    <w:rsid w:val="0042315F"/>
    <w:rsid w:val="004233AC"/>
    <w:rsid w:val="00427C0E"/>
    <w:rsid w:val="00427DA7"/>
    <w:rsid w:val="00430565"/>
    <w:rsid w:val="00432303"/>
    <w:rsid w:val="00433A7D"/>
    <w:rsid w:val="004345B2"/>
    <w:rsid w:val="00437626"/>
    <w:rsid w:val="00437F26"/>
    <w:rsid w:val="0044288B"/>
    <w:rsid w:val="0044348A"/>
    <w:rsid w:val="004434B7"/>
    <w:rsid w:val="00444172"/>
    <w:rsid w:val="00445BFD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6115"/>
    <w:rsid w:val="00466E69"/>
    <w:rsid w:val="00470885"/>
    <w:rsid w:val="00474C1F"/>
    <w:rsid w:val="00476133"/>
    <w:rsid w:val="00476495"/>
    <w:rsid w:val="004809EC"/>
    <w:rsid w:val="00483826"/>
    <w:rsid w:val="00485508"/>
    <w:rsid w:val="004857CD"/>
    <w:rsid w:val="004866C1"/>
    <w:rsid w:val="00487169"/>
    <w:rsid w:val="00491178"/>
    <w:rsid w:val="004938B3"/>
    <w:rsid w:val="00494E0F"/>
    <w:rsid w:val="00495E3D"/>
    <w:rsid w:val="00496486"/>
    <w:rsid w:val="004972D0"/>
    <w:rsid w:val="004A0774"/>
    <w:rsid w:val="004A14D0"/>
    <w:rsid w:val="004A3D33"/>
    <w:rsid w:val="004A3E3C"/>
    <w:rsid w:val="004A5B77"/>
    <w:rsid w:val="004A65DD"/>
    <w:rsid w:val="004B0D4D"/>
    <w:rsid w:val="004B0E30"/>
    <w:rsid w:val="004B0EF4"/>
    <w:rsid w:val="004B0F9F"/>
    <w:rsid w:val="004B178D"/>
    <w:rsid w:val="004B1B27"/>
    <w:rsid w:val="004B380A"/>
    <w:rsid w:val="004B5A2F"/>
    <w:rsid w:val="004C0A02"/>
    <w:rsid w:val="004C0C42"/>
    <w:rsid w:val="004C11B9"/>
    <w:rsid w:val="004C3D72"/>
    <w:rsid w:val="004C74A9"/>
    <w:rsid w:val="004D01F2"/>
    <w:rsid w:val="004D089B"/>
    <w:rsid w:val="004D4721"/>
    <w:rsid w:val="004D5F85"/>
    <w:rsid w:val="004D75C7"/>
    <w:rsid w:val="004E16C4"/>
    <w:rsid w:val="004E1AF1"/>
    <w:rsid w:val="004E2264"/>
    <w:rsid w:val="004E2AAD"/>
    <w:rsid w:val="004E354E"/>
    <w:rsid w:val="004E4ABD"/>
    <w:rsid w:val="004E4C34"/>
    <w:rsid w:val="004E5326"/>
    <w:rsid w:val="004E670C"/>
    <w:rsid w:val="004E6C4A"/>
    <w:rsid w:val="004E7B44"/>
    <w:rsid w:val="004F118E"/>
    <w:rsid w:val="004F1254"/>
    <w:rsid w:val="004F13DF"/>
    <w:rsid w:val="004F184A"/>
    <w:rsid w:val="004F22D2"/>
    <w:rsid w:val="004F23A1"/>
    <w:rsid w:val="004F4246"/>
    <w:rsid w:val="004F4648"/>
    <w:rsid w:val="004F4EDF"/>
    <w:rsid w:val="004F5D3D"/>
    <w:rsid w:val="004F5D9A"/>
    <w:rsid w:val="004F679B"/>
    <w:rsid w:val="00500A2E"/>
    <w:rsid w:val="005018CF"/>
    <w:rsid w:val="0050208B"/>
    <w:rsid w:val="005024FF"/>
    <w:rsid w:val="005025D9"/>
    <w:rsid w:val="00503B13"/>
    <w:rsid w:val="00506899"/>
    <w:rsid w:val="00507CBB"/>
    <w:rsid w:val="00511142"/>
    <w:rsid w:val="00512631"/>
    <w:rsid w:val="00513E71"/>
    <w:rsid w:val="005170B7"/>
    <w:rsid w:val="00517501"/>
    <w:rsid w:val="00517629"/>
    <w:rsid w:val="00521328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1F4B"/>
    <w:rsid w:val="0053240D"/>
    <w:rsid w:val="00533A9D"/>
    <w:rsid w:val="0053403A"/>
    <w:rsid w:val="0053573D"/>
    <w:rsid w:val="00536788"/>
    <w:rsid w:val="00536EB4"/>
    <w:rsid w:val="00536F18"/>
    <w:rsid w:val="0054081A"/>
    <w:rsid w:val="00540A0E"/>
    <w:rsid w:val="005411A5"/>
    <w:rsid w:val="00541DDD"/>
    <w:rsid w:val="0054230E"/>
    <w:rsid w:val="00543241"/>
    <w:rsid w:val="005441D6"/>
    <w:rsid w:val="00544C37"/>
    <w:rsid w:val="00546491"/>
    <w:rsid w:val="00547DD6"/>
    <w:rsid w:val="00551176"/>
    <w:rsid w:val="00551B93"/>
    <w:rsid w:val="00551D1C"/>
    <w:rsid w:val="005532DB"/>
    <w:rsid w:val="00554C9C"/>
    <w:rsid w:val="0055557A"/>
    <w:rsid w:val="00557655"/>
    <w:rsid w:val="00560410"/>
    <w:rsid w:val="005621F2"/>
    <w:rsid w:val="00562DA8"/>
    <w:rsid w:val="00566E51"/>
    <w:rsid w:val="0056799A"/>
    <w:rsid w:val="0057151E"/>
    <w:rsid w:val="00572403"/>
    <w:rsid w:val="00573052"/>
    <w:rsid w:val="00575140"/>
    <w:rsid w:val="00580473"/>
    <w:rsid w:val="00580757"/>
    <w:rsid w:val="00580CFB"/>
    <w:rsid w:val="00583864"/>
    <w:rsid w:val="00584437"/>
    <w:rsid w:val="00586718"/>
    <w:rsid w:val="00586B30"/>
    <w:rsid w:val="00590494"/>
    <w:rsid w:val="0059212C"/>
    <w:rsid w:val="00594601"/>
    <w:rsid w:val="0059575B"/>
    <w:rsid w:val="00595C37"/>
    <w:rsid w:val="0059731E"/>
    <w:rsid w:val="00597AF8"/>
    <w:rsid w:val="005A154A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52EE"/>
    <w:rsid w:val="005B5364"/>
    <w:rsid w:val="005B6317"/>
    <w:rsid w:val="005B67E1"/>
    <w:rsid w:val="005B75B0"/>
    <w:rsid w:val="005B7BC0"/>
    <w:rsid w:val="005C0A4D"/>
    <w:rsid w:val="005C2B89"/>
    <w:rsid w:val="005C529E"/>
    <w:rsid w:val="005C60E2"/>
    <w:rsid w:val="005C761B"/>
    <w:rsid w:val="005D01F2"/>
    <w:rsid w:val="005D03B6"/>
    <w:rsid w:val="005D0E8D"/>
    <w:rsid w:val="005D172B"/>
    <w:rsid w:val="005D2324"/>
    <w:rsid w:val="005D4092"/>
    <w:rsid w:val="005E0050"/>
    <w:rsid w:val="005E0315"/>
    <w:rsid w:val="005E07A7"/>
    <w:rsid w:val="005E187E"/>
    <w:rsid w:val="005E4B23"/>
    <w:rsid w:val="005E75B9"/>
    <w:rsid w:val="005E7845"/>
    <w:rsid w:val="005F0754"/>
    <w:rsid w:val="005F60F8"/>
    <w:rsid w:val="005F758B"/>
    <w:rsid w:val="005F7942"/>
    <w:rsid w:val="006018A2"/>
    <w:rsid w:val="0060193F"/>
    <w:rsid w:val="00602427"/>
    <w:rsid w:val="006167C2"/>
    <w:rsid w:val="00620EFC"/>
    <w:rsid w:val="006212D6"/>
    <w:rsid w:val="00622AD2"/>
    <w:rsid w:val="00622FAE"/>
    <w:rsid w:val="006259E9"/>
    <w:rsid w:val="00625A66"/>
    <w:rsid w:val="0062737F"/>
    <w:rsid w:val="0063044D"/>
    <w:rsid w:val="00630792"/>
    <w:rsid w:val="00631801"/>
    <w:rsid w:val="006368C3"/>
    <w:rsid w:val="006409F9"/>
    <w:rsid w:val="00640F06"/>
    <w:rsid w:val="00642FFE"/>
    <w:rsid w:val="00643013"/>
    <w:rsid w:val="00644DA6"/>
    <w:rsid w:val="00645DEA"/>
    <w:rsid w:val="006507F9"/>
    <w:rsid w:val="00652831"/>
    <w:rsid w:val="00654CB3"/>
    <w:rsid w:val="00654D65"/>
    <w:rsid w:val="006558B0"/>
    <w:rsid w:val="00655EDF"/>
    <w:rsid w:val="00656BDC"/>
    <w:rsid w:val="006601D2"/>
    <w:rsid w:val="0066043D"/>
    <w:rsid w:val="00660DD4"/>
    <w:rsid w:val="00662483"/>
    <w:rsid w:val="00662920"/>
    <w:rsid w:val="00663BE0"/>
    <w:rsid w:val="00664DA9"/>
    <w:rsid w:val="006650BA"/>
    <w:rsid w:val="006700E0"/>
    <w:rsid w:val="00670B23"/>
    <w:rsid w:val="00671215"/>
    <w:rsid w:val="00671AA6"/>
    <w:rsid w:val="00671C6D"/>
    <w:rsid w:val="006720E9"/>
    <w:rsid w:val="00672159"/>
    <w:rsid w:val="00676BAF"/>
    <w:rsid w:val="0068010F"/>
    <w:rsid w:val="006813FA"/>
    <w:rsid w:val="006830C5"/>
    <w:rsid w:val="00684E15"/>
    <w:rsid w:val="006859CA"/>
    <w:rsid w:val="0068627F"/>
    <w:rsid w:val="00687273"/>
    <w:rsid w:val="00687322"/>
    <w:rsid w:val="00691CC7"/>
    <w:rsid w:val="00692027"/>
    <w:rsid w:val="00692756"/>
    <w:rsid w:val="00693F0F"/>
    <w:rsid w:val="00695537"/>
    <w:rsid w:val="0069772D"/>
    <w:rsid w:val="006A3873"/>
    <w:rsid w:val="006A39C4"/>
    <w:rsid w:val="006A6BF2"/>
    <w:rsid w:val="006B0041"/>
    <w:rsid w:val="006B07E8"/>
    <w:rsid w:val="006B13B8"/>
    <w:rsid w:val="006B15B5"/>
    <w:rsid w:val="006B27CB"/>
    <w:rsid w:val="006B4AF3"/>
    <w:rsid w:val="006B62D9"/>
    <w:rsid w:val="006B65F1"/>
    <w:rsid w:val="006C06B3"/>
    <w:rsid w:val="006C0BDD"/>
    <w:rsid w:val="006C1754"/>
    <w:rsid w:val="006C28C0"/>
    <w:rsid w:val="006C357A"/>
    <w:rsid w:val="006C41AC"/>
    <w:rsid w:val="006C48DE"/>
    <w:rsid w:val="006C4C27"/>
    <w:rsid w:val="006C502D"/>
    <w:rsid w:val="006C5AC1"/>
    <w:rsid w:val="006C5E58"/>
    <w:rsid w:val="006C5FF4"/>
    <w:rsid w:val="006C6C5E"/>
    <w:rsid w:val="006C7B9A"/>
    <w:rsid w:val="006D14D2"/>
    <w:rsid w:val="006D17D8"/>
    <w:rsid w:val="006D47F9"/>
    <w:rsid w:val="006D5EB1"/>
    <w:rsid w:val="006D71AE"/>
    <w:rsid w:val="006D7415"/>
    <w:rsid w:val="006D76C4"/>
    <w:rsid w:val="006E0C8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4F35"/>
    <w:rsid w:val="006F6462"/>
    <w:rsid w:val="006F652A"/>
    <w:rsid w:val="006F6D65"/>
    <w:rsid w:val="006F7AA6"/>
    <w:rsid w:val="006F7CD9"/>
    <w:rsid w:val="00702165"/>
    <w:rsid w:val="0070474D"/>
    <w:rsid w:val="00705224"/>
    <w:rsid w:val="00706887"/>
    <w:rsid w:val="0070783A"/>
    <w:rsid w:val="00710FA1"/>
    <w:rsid w:val="00713079"/>
    <w:rsid w:val="0071313F"/>
    <w:rsid w:val="00713D8B"/>
    <w:rsid w:val="00714ADC"/>
    <w:rsid w:val="007159CA"/>
    <w:rsid w:val="00715A3B"/>
    <w:rsid w:val="0071798C"/>
    <w:rsid w:val="0072053D"/>
    <w:rsid w:val="0072062B"/>
    <w:rsid w:val="00720985"/>
    <w:rsid w:val="00722723"/>
    <w:rsid w:val="007234E4"/>
    <w:rsid w:val="0072422D"/>
    <w:rsid w:val="007244B5"/>
    <w:rsid w:val="0072452D"/>
    <w:rsid w:val="00725471"/>
    <w:rsid w:val="00730C3F"/>
    <w:rsid w:val="007329E8"/>
    <w:rsid w:val="00735237"/>
    <w:rsid w:val="007412E6"/>
    <w:rsid w:val="00741B18"/>
    <w:rsid w:val="007420C4"/>
    <w:rsid w:val="00742F79"/>
    <w:rsid w:val="007439C9"/>
    <w:rsid w:val="00744A1A"/>
    <w:rsid w:val="00744B10"/>
    <w:rsid w:val="00750E06"/>
    <w:rsid w:val="00753651"/>
    <w:rsid w:val="0075565D"/>
    <w:rsid w:val="00755838"/>
    <w:rsid w:val="00756026"/>
    <w:rsid w:val="007635D9"/>
    <w:rsid w:val="00764120"/>
    <w:rsid w:val="007665F5"/>
    <w:rsid w:val="00767A09"/>
    <w:rsid w:val="00767F2C"/>
    <w:rsid w:val="00773BA9"/>
    <w:rsid w:val="0077579A"/>
    <w:rsid w:val="007758A9"/>
    <w:rsid w:val="00775F03"/>
    <w:rsid w:val="00776BA9"/>
    <w:rsid w:val="00777FBE"/>
    <w:rsid w:val="00781B5D"/>
    <w:rsid w:val="0078317A"/>
    <w:rsid w:val="00783C94"/>
    <w:rsid w:val="007858E0"/>
    <w:rsid w:val="00785FE6"/>
    <w:rsid w:val="007867D9"/>
    <w:rsid w:val="007877B0"/>
    <w:rsid w:val="0079286C"/>
    <w:rsid w:val="007963C6"/>
    <w:rsid w:val="00796C2B"/>
    <w:rsid w:val="007970BB"/>
    <w:rsid w:val="007A3041"/>
    <w:rsid w:val="007A3A45"/>
    <w:rsid w:val="007A5088"/>
    <w:rsid w:val="007A5367"/>
    <w:rsid w:val="007A6E79"/>
    <w:rsid w:val="007A70E9"/>
    <w:rsid w:val="007A7465"/>
    <w:rsid w:val="007A7901"/>
    <w:rsid w:val="007B120A"/>
    <w:rsid w:val="007B2596"/>
    <w:rsid w:val="007B3AF1"/>
    <w:rsid w:val="007B3B74"/>
    <w:rsid w:val="007B569D"/>
    <w:rsid w:val="007B56D9"/>
    <w:rsid w:val="007B6B43"/>
    <w:rsid w:val="007C004F"/>
    <w:rsid w:val="007C0764"/>
    <w:rsid w:val="007C2C8C"/>
    <w:rsid w:val="007C4385"/>
    <w:rsid w:val="007C4600"/>
    <w:rsid w:val="007D1FD1"/>
    <w:rsid w:val="007D3349"/>
    <w:rsid w:val="007D66AD"/>
    <w:rsid w:val="007D7E29"/>
    <w:rsid w:val="007E54CC"/>
    <w:rsid w:val="007E563A"/>
    <w:rsid w:val="007E6F69"/>
    <w:rsid w:val="007E72CD"/>
    <w:rsid w:val="007F029A"/>
    <w:rsid w:val="007F09F0"/>
    <w:rsid w:val="007F0D2B"/>
    <w:rsid w:val="007F1589"/>
    <w:rsid w:val="007F169D"/>
    <w:rsid w:val="007F1D91"/>
    <w:rsid w:val="007F41D2"/>
    <w:rsid w:val="007F5F25"/>
    <w:rsid w:val="007F72AA"/>
    <w:rsid w:val="007F7C15"/>
    <w:rsid w:val="008054D2"/>
    <w:rsid w:val="008105FE"/>
    <w:rsid w:val="00811E7F"/>
    <w:rsid w:val="00813C35"/>
    <w:rsid w:val="00816C3E"/>
    <w:rsid w:val="00817B10"/>
    <w:rsid w:val="00820079"/>
    <w:rsid w:val="008201E7"/>
    <w:rsid w:val="00824590"/>
    <w:rsid w:val="00824599"/>
    <w:rsid w:val="00831600"/>
    <w:rsid w:val="00831C25"/>
    <w:rsid w:val="00832834"/>
    <w:rsid w:val="00834D3B"/>
    <w:rsid w:val="00835BE8"/>
    <w:rsid w:val="008368FE"/>
    <w:rsid w:val="00842566"/>
    <w:rsid w:val="00842E7C"/>
    <w:rsid w:val="00843463"/>
    <w:rsid w:val="008438A3"/>
    <w:rsid w:val="00843E1D"/>
    <w:rsid w:val="00844530"/>
    <w:rsid w:val="00847CB2"/>
    <w:rsid w:val="00847E64"/>
    <w:rsid w:val="0085024F"/>
    <w:rsid w:val="008513B8"/>
    <w:rsid w:val="00852498"/>
    <w:rsid w:val="00852CA8"/>
    <w:rsid w:val="00853E85"/>
    <w:rsid w:val="00855F1F"/>
    <w:rsid w:val="00857D78"/>
    <w:rsid w:val="0086114F"/>
    <w:rsid w:val="008615D6"/>
    <w:rsid w:val="00862FDB"/>
    <w:rsid w:val="00863F8C"/>
    <w:rsid w:val="008640E4"/>
    <w:rsid w:val="00864210"/>
    <w:rsid w:val="00864BC3"/>
    <w:rsid w:val="00864EE1"/>
    <w:rsid w:val="008653DD"/>
    <w:rsid w:val="0086610A"/>
    <w:rsid w:val="00866E7A"/>
    <w:rsid w:val="00870950"/>
    <w:rsid w:val="00871148"/>
    <w:rsid w:val="00871FB2"/>
    <w:rsid w:val="00872BDC"/>
    <w:rsid w:val="00873143"/>
    <w:rsid w:val="00873E15"/>
    <w:rsid w:val="00874483"/>
    <w:rsid w:val="008754E4"/>
    <w:rsid w:val="00876841"/>
    <w:rsid w:val="00877BD0"/>
    <w:rsid w:val="00877C72"/>
    <w:rsid w:val="00880094"/>
    <w:rsid w:val="00880F4C"/>
    <w:rsid w:val="00882C07"/>
    <w:rsid w:val="00882D8D"/>
    <w:rsid w:val="0088452B"/>
    <w:rsid w:val="00886BBE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DBF"/>
    <w:rsid w:val="008A60EF"/>
    <w:rsid w:val="008A738A"/>
    <w:rsid w:val="008B24F0"/>
    <w:rsid w:val="008B2EAA"/>
    <w:rsid w:val="008B621C"/>
    <w:rsid w:val="008C0E41"/>
    <w:rsid w:val="008C32A9"/>
    <w:rsid w:val="008C3B0B"/>
    <w:rsid w:val="008C4D56"/>
    <w:rsid w:val="008C60CF"/>
    <w:rsid w:val="008D12EB"/>
    <w:rsid w:val="008D2529"/>
    <w:rsid w:val="008D2544"/>
    <w:rsid w:val="008D2CD2"/>
    <w:rsid w:val="008D2FE4"/>
    <w:rsid w:val="008E0DA0"/>
    <w:rsid w:val="008E1143"/>
    <w:rsid w:val="008E1B0A"/>
    <w:rsid w:val="008E1B64"/>
    <w:rsid w:val="008E2ADB"/>
    <w:rsid w:val="008E2F47"/>
    <w:rsid w:val="008E4674"/>
    <w:rsid w:val="008E5F12"/>
    <w:rsid w:val="008E7452"/>
    <w:rsid w:val="008F0650"/>
    <w:rsid w:val="008F2FBE"/>
    <w:rsid w:val="008F343C"/>
    <w:rsid w:val="008F369C"/>
    <w:rsid w:val="008F589F"/>
    <w:rsid w:val="008F5A94"/>
    <w:rsid w:val="008F63DF"/>
    <w:rsid w:val="00900351"/>
    <w:rsid w:val="00900A6B"/>
    <w:rsid w:val="00900A94"/>
    <w:rsid w:val="00900E7B"/>
    <w:rsid w:val="00901A08"/>
    <w:rsid w:val="00903220"/>
    <w:rsid w:val="00904082"/>
    <w:rsid w:val="00906D37"/>
    <w:rsid w:val="00907C90"/>
    <w:rsid w:val="00912F76"/>
    <w:rsid w:val="009136AC"/>
    <w:rsid w:val="0091371E"/>
    <w:rsid w:val="009143C0"/>
    <w:rsid w:val="00914FFA"/>
    <w:rsid w:val="009163C8"/>
    <w:rsid w:val="00916B6F"/>
    <w:rsid w:val="00917C64"/>
    <w:rsid w:val="0092291A"/>
    <w:rsid w:val="00924E17"/>
    <w:rsid w:val="0092655B"/>
    <w:rsid w:val="009266CF"/>
    <w:rsid w:val="00927ABD"/>
    <w:rsid w:val="00927F69"/>
    <w:rsid w:val="00932E2E"/>
    <w:rsid w:val="00932F95"/>
    <w:rsid w:val="00933485"/>
    <w:rsid w:val="009336B2"/>
    <w:rsid w:val="00935289"/>
    <w:rsid w:val="0093657A"/>
    <w:rsid w:val="00937A27"/>
    <w:rsid w:val="00937B98"/>
    <w:rsid w:val="00941DCB"/>
    <w:rsid w:val="00942355"/>
    <w:rsid w:val="00943FDD"/>
    <w:rsid w:val="00944C6D"/>
    <w:rsid w:val="009450DC"/>
    <w:rsid w:val="009465B6"/>
    <w:rsid w:val="00950294"/>
    <w:rsid w:val="00951D2B"/>
    <w:rsid w:val="00955CA3"/>
    <w:rsid w:val="00955D6B"/>
    <w:rsid w:val="00956960"/>
    <w:rsid w:val="00956B9A"/>
    <w:rsid w:val="0096106B"/>
    <w:rsid w:val="00961200"/>
    <w:rsid w:val="0096289A"/>
    <w:rsid w:val="00962F85"/>
    <w:rsid w:val="009659C2"/>
    <w:rsid w:val="00970A07"/>
    <w:rsid w:val="00970CBE"/>
    <w:rsid w:val="00970D12"/>
    <w:rsid w:val="0097126C"/>
    <w:rsid w:val="00971B79"/>
    <w:rsid w:val="0097401B"/>
    <w:rsid w:val="00975A1C"/>
    <w:rsid w:val="00975B2F"/>
    <w:rsid w:val="00980358"/>
    <w:rsid w:val="009812A1"/>
    <w:rsid w:val="009814BF"/>
    <w:rsid w:val="00981A0C"/>
    <w:rsid w:val="00981B6F"/>
    <w:rsid w:val="0098327E"/>
    <w:rsid w:val="009839D3"/>
    <w:rsid w:val="00983E37"/>
    <w:rsid w:val="00985E53"/>
    <w:rsid w:val="00991356"/>
    <w:rsid w:val="00991D12"/>
    <w:rsid w:val="00993C0D"/>
    <w:rsid w:val="00995607"/>
    <w:rsid w:val="00995B86"/>
    <w:rsid w:val="0099704F"/>
    <w:rsid w:val="009976AF"/>
    <w:rsid w:val="009A1E3C"/>
    <w:rsid w:val="009A1FB5"/>
    <w:rsid w:val="009A26BC"/>
    <w:rsid w:val="009A365B"/>
    <w:rsid w:val="009A5068"/>
    <w:rsid w:val="009A6890"/>
    <w:rsid w:val="009A6D53"/>
    <w:rsid w:val="009A73DF"/>
    <w:rsid w:val="009B20D9"/>
    <w:rsid w:val="009B58ED"/>
    <w:rsid w:val="009B5A2D"/>
    <w:rsid w:val="009B71ED"/>
    <w:rsid w:val="009B75D6"/>
    <w:rsid w:val="009C309C"/>
    <w:rsid w:val="009C35A0"/>
    <w:rsid w:val="009C3B3D"/>
    <w:rsid w:val="009C4B31"/>
    <w:rsid w:val="009C762C"/>
    <w:rsid w:val="009D1587"/>
    <w:rsid w:val="009D30CE"/>
    <w:rsid w:val="009D34DB"/>
    <w:rsid w:val="009D46DD"/>
    <w:rsid w:val="009D583A"/>
    <w:rsid w:val="009D6E79"/>
    <w:rsid w:val="009D6EF9"/>
    <w:rsid w:val="009D77B7"/>
    <w:rsid w:val="009E1679"/>
    <w:rsid w:val="009E23F9"/>
    <w:rsid w:val="009E2DF9"/>
    <w:rsid w:val="009E4140"/>
    <w:rsid w:val="009E4B44"/>
    <w:rsid w:val="009E63A1"/>
    <w:rsid w:val="009F08F8"/>
    <w:rsid w:val="009F1209"/>
    <w:rsid w:val="009F1F46"/>
    <w:rsid w:val="009F2E66"/>
    <w:rsid w:val="009F6ABB"/>
    <w:rsid w:val="009F6E5A"/>
    <w:rsid w:val="009F78E6"/>
    <w:rsid w:val="009F7C44"/>
    <w:rsid w:val="00A02475"/>
    <w:rsid w:val="00A031C4"/>
    <w:rsid w:val="00A03B15"/>
    <w:rsid w:val="00A045CB"/>
    <w:rsid w:val="00A047E1"/>
    <w:rsid w:val="00A05912"/>
    <w:rsid w:val="00A075AF"/>
    <w:rsid w:val="00A077FE"/>
    <w:rsid w:val="00A07E6C"/>
    <w:rsid w:val="00A1076A"/>
    <w:rsid w:val="00A11A42"/>
    <w:rsid w:val="00A12533"/>
    <w:rsid w:val="00A12C52"/>
    <w:rsid w:val="00A12DED"/>
    <w:rsid w:val="00A138F8"/>
    <w:rsid w:val="00A16B64"/>
    <w:rsid w:val="00A17DBE"/>
    <w:rsid w:val="00A21FFC"/>
    <w:rsid w:val="00A224B8"/>
    <w:rsid w:val="00A23452"/>
    <w:rsid w:val="00A2345F"/>
    <w:rsid w:val="00A244F6"/>
    <w:rsid w:val="00A24773"/>
    <w:rsid w:val="00A25E82"/>
    <w:rsid w:val="00A26589"/>
    <w:rsid w:val="00A26740"/>
    <w:rsid w:val="00A27C3B"/>
    <w:rsid w:val="00A30173"/>
    <w:rsid w:val="00A30567"/>
    <w:rsid w:val="00A30CEA"/>
    <w:rsid w:val="00A3161B"/>
    <w:rsid w:val="00A31ED9"/>
    <w:rsid w:val="00A3388A"/>
    <w:rsid w:val="00A35B10"/>
    <w:rsid w:val="00A36884"/>
    <w:rsid w:val="00A40136"/>
    <w:rsid w:val="00A40391"/>
    <w:rsid w:val="00A406BB"/>
    <w:rsid w:val="00A43669"/>
    <w:rsid w:val="00A4395E"/>
    <w:rsid w:val="00A45C6F"/>
    <w:rsid w:val="00A46754"/>
    <w:rsid w:val="00A47CB9"/>
    <w:rsid w:val="00A50C7F"/>
    <w:rsid w:val="00A50D8F"/>
    <w:rsid w:val="00A52C11"/>
    <w:rsid w:val="00A530B5"/>
    <w:rsid w:val="00A56235"/>
    <w:rsid w:val="00A56630"/>
    <w:rsid w:val="00A5670E"/>
    <w:rsid w:val="00A57948"/>
    <w:rsid w:val="00A609F8"/>
    <w:rsid w:val="00A62426"/>
    <w:rsid w:val="00A640E2"/>
    <w:rsid w:val="00A65E5D"/>
    <w:rsid w:val="00A660C2"/>
    <w:rsid w:val="00A66F89"/>
    <w:rsid w:val="00A67BEE"/>
    <w:rsid w:val="00A67DE5"/>
    <w:rsid w:val="00A70465"/>
    <w:rsid w:val="00A7316A"/>
    <w:rsid w:val="00A743AD"/>
    <w:rsid w:val="00A75936"/>
    <w:rsid w:val="00A77E5B"/>
    <w:rsid w:val="00A8027E"/>
    <w:rsid w:val="00A802FB"/>
    <w:rsid w:val="00A806D0"/>
    <w:rsid w:val="00A8108F"/>
    <w:rsid w:val="00A81E57"/>
    <w:rsid w:val="00A82CCD"/>
    <w:rsid w:val="00A82F9F"/>
    <w:rsid w:val="00A86152"/>
    <w:rsid w:val="00A8615D"/>
    <w:rsid w:val="00A928AF"/>
    <w:rsid w:val="00A94E5F"/>
    <w:rsid w:val="00A95F64"/>
    <w:rsid w:val="00A96C7E"/>
    <w:rsid w:val="00A97C55"/>
    <w:rsid w:val="00AA0060"/>
    <w:rsid w:val="00AA0D5E"/>
    <w:rsid w:val="00AA2D61"/>
    <w:rsid w:val="00AA4065"/>
    <w:rsid w:val="00AA432E"/>
    <w:rsid w:val="00AA59B7"/>
    <w:rsid w:val="00AB0D85"/>
    <w:rsid w:val="00AB1EFC"/>
    <w:rsid w:val="00AB34E1"/>
    <w:rsid w:val="00AB36D8"/>
    <w:rsid w:val="00AB38EF"/>
    <w:rsid w:val="00AB4651"/>
    <w:rsid w:val="00AB4A33"/>
    <w:rsid w:val="00AB4AD7"/>
    <w:rsid w:val="00AB629E"/>
    <w:rsid w:val="00AB6681"/>
    <w:rsid w:val="00AB6DF9"/>
    <w:rsid w:val="00AB7792"/>
    <w:rsid w:val="00AC0BE5"/>
    <w:rsid w:val="00AC1C60"/>
    <w:rsid w:val="00AC2216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A46"/>
    <w:rsid w:val="00AD3D3E"/>
    <w:rsid w:val="00AD5E5E"/>
    <w:rsid w:val="00AD66A8"/>
    <w:rsid w:val="00AE076B"/>
    <w:rsid w:val="00AE162E"/>
    <w:rsid w:val="00AE50D1"/>
    <w:rsid w:val="00AE6CAA"/>
    <w:rsid w:val="00AF25EB"/>
    <w:rsid w:val="00AF3A78"/>
    <w:rsid w:val="00AF550F"/>
    <w:rsid w:val="00AF703A"/>
    <w:rsid w:val="00AF70CD"/>
    <w:rsid w:val="00AF7E37"/>
    <w:rsid w:val="00B00C30"/>
    <w:rsid w:val="00B04854"/>
    <w:rsid w:val="00B05455"/>
    <w:rsid w:val="00B0713C"/>
    <w:rsid w:val="00B07C42"/>
    <w:rsid w:val="00B11F24"/>
    <w:rsid w:val="00B138DD"/>
    <w:rsid w:val="00B13EE2"/>
    <w:rsid w:val="00B151C3"/>
    <w:rsid w:val="00B15255"/>
    <w:rsid w:val="00B16AB4"/>
    <w:rsid w:val="00B17708"/>
    <w:rsid w:val="00B204D2"/>
    <w:rsid w:val="00B23AAE"/>
    <w:rsid w:val="00B2769F"/>
    <w:rsid w:val="00B27C27"/>
    <w:rsid w:val="00B3022D"/>
    <w:rsid w:val="00B32224"/>
    <w:rsid w:val="00B33769"/>
    <w:rsid w:val="00B35F93"/>
    <w:rsid w:val="00B3642C"/>
    <w:rsid w:val="00B371FC"/>
    <w:rsid w:val="00B43886"/>
    <w:rsid w:val="00B46832"/>
    <w:rsid w:val="00B474C9"/>
    <w:rsid w:val="00B47BA1"/>
    <w:rsid w:val="00B47D5C"/>
    <w:rsid w:val="00B47F55"/>
    <w:rsid w:val="00B51923"/>
    <w:rsid w:val="00B565BA"/>
    <w:rsid w:val="00B5735E"/>
    <w:rsid w:val="00B57CC0"/>
    <w:rsid w:val="00B606EF"/>
    <w:rsid w:val="00B60A13"/>
    <w:rsid w:val="00B60CB2"/>
    <w:rsid w:val="00B6151F"/>
    <w:rsid w:val="00B62CB3"/>
    <w:rsid w:val="00B64A48"/>
    <w:rsid w:val="00B70F26"/>
    <w:rsid w:val="00B727B0"/>
    <w:rsid w:val="00B72FDD"/>
    <w:rsid w:val="00B7571C"/>
    <w:rsid w:val="00B75A87"/>
    <w:rsid w:val="00B760B9"/>
    <w:rsid w:val="00B820F0"/>
    <w:rsid w:val="00B82FF8"/>
    <w:rsid w:val="00B866AD"/>
    <w:rsid w:val="00B92D40"/>
    <w:rsid w:val="00B93E47"/>
    <w:rsid w:val="00B95722"/>
    <w:rsid w:val="00B95778"/>
    <w:rsid w:val="00B95DBC"/>
    <w:rsid w:val="00B96153"/>
    <w:rsid w:val="00B96A12"/>
    <w:rsid w:val="00BA0522"/>
    <w:rsid w:val="00BA1629"/>
    <w:rsid w:val="00BA170C"/>
    <w:rsid w:val="00BA3EA1"/>
    <w:rsid w:val="00BA4374"/>
    <w:rsid w:val="00BA552C"/>
    <w:rsid w:val="00BA688E"/>
    <w:rsid w:val="00BA7870"/>
    <w:rsid w:val="00BB0993"/>
    <w:rsid w:val="00BB1F8E"/>
    <w:rsid w:val="00BB293D"/>
    <w:rsid w:val="00BB2D7A"/>
    <w:rsid w:val="00BB4C00"/>
    <w:rsid w:val="00BB6577"/>
    <w:rsid w:val="00BB6AC2"/>
    <w:rsid w:val="00BB7BA0"/>
    <w:rsid w:val="00BC03F1"/>
    <w:rsid w:val="00BC0995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0CC"/>
    <w:rsid w:val="00BE7F43"/>
    <w:rsid w:val="00BF0D38"/>
    <w:rsid w:val="00BF17AA"/>
    <w:rsid w:val="00BF2ED6"/>
    <w:rsid w:val="00BF3152"/>
    <w:rsid w:val="00BF4346"/>
    <w:rsid w:val="00BF54A4"/>
    <w:rsid w:val="00BF68FB"/>
    <w:rsid w:val="00BF6947"/>
    <w:rsid w:val="00BF6E52"/>
    <w:rsid w:val="00BF70B9"/>
    <w:rsid w:val="00C017EE"/>
    <w:rsid w:val="00C01F2C"/>
    <w:rsid w:val="00C0310A"/>
    <w:rsid w:val="00C037D9"/>
    <w:rsid w:val="00C03FA6"/>
    <w:rsid w:val="00C04B0F"/>
    <w:rsid w:val="00C070BC"/>
    <w:rsid w:val="00C10758"/>
    <w:rsid w:val="00C10DA0"/>
    <w:rsid w:val="00C11C86"/>
    <w:rsid w:val="00C12CB5"/>
    <w:rsid w:val="00C167BB"/>
    <w:rsid w:val="00C16871"/>
    <w:rsid w:val="00C17F75"/>
    <w:rsid w:val="00C202E9"/>
    <w:rsid w:val="00C20375"/>
    <w:rsid w:val="00C21B53"/>
    <w:rsid w:val="00C2230F"/>
    <w:rsid w:val="00C23167"/>
    <w:rsid w:val="00C23BFB"/>
    <w:rsid w:val="00C25D98"/>
    <w:rsid w:val="00C273C6"/>
    <w:rsid w:val="00C27E10"/>
    <w:rsid w:val="00C303BB"/>
    <w:rsid w:val="00C30495"/>
    <w:rsid w:val="00C310F1"/>
    <w:rsid w:val="00C31B69"/>
    <w:rsid w:val="00C32101"/>
    <w:rsid w:val="00C323AD"/>
    <w:rsid w:val="00C32601"/>
    <w:rsid w:val="00C3284A"/>
    <w:rsid w:val="00C332E0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69FD"/>
    <w:rsid w:val="00C578B0"/>
    <w:rsid w:val="00C60315"/>
    <w:rsid w:val="00C623FD"/>
    <w:rsid w:val="00C62732"/>
    <w:rsid w:val="00C634E5"/>
    <w:rsid w:val="00C63765"/>
    <w:rsid w:val="00C63BC7"/>
    <w:rsid w:val="00C64082"/>
    <w:rsid w:val="00C640D8"/>
    <w:rsid w:val="00C64F2E"/>
    <w:rsid w:val="00C768ED"/>
    <w:rsid w:val="00C77623"/>
    <w:rsid w:val="00C776D8"/>
    <w:rsid w:val="00C80D66"/>
    <w:rsid w:val="00C82859"/>
    <w:rsid w:val="00C8290F"/>
    <w:rsid w:val="00C838BF"/>
    <w:rsid w:val="00C86415"/>
    <w:rsid w:val="00C869E4"/>
    <w:rsid w:val="00C87ED2"/>
    <w:rsid w:val="00C94062"/>
    <w:rsid w:val="00C952AD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C59"/>
    <w:rsid w:val="00CB0F6F"/>
    <w:rsid w:val="00CB19B4"/>
    <w:rsid w:val="00CB3362"/>
    <w:rsid w:val="00CB42E3"/>
    <w:rsid w:val="00CB4CFB"/>
    <w:rsid w:val="00CB5415"/>
    <w:rsid w:val="00CB5890"/>
    <w:rsid w:val="00CB62CE"/>
    <w:rsid w:val="00CB6378"/>
    <w:rsid w:val="00CB6C10"/>
    <w:rsid w:val="00CB777D"/>
    <w:rsid w:val="00CC06E0"/>
    <w:rsid w:val="00CC29BD"/>
    <w:rsid w:val="00CC2D68"/>
    <w:rsid w:val="00CC53C7"/>
    <w:rsid w:val="00CC64FF"/>
    <w:rsid w:val="00CD0B43"/>
    <w:rsid w:val="00CD15E7"/>
    <w:rsid w:val="00CD3145"/>
    <w:rsid w:val="00CD3FA3"/>
    <w:rsid w:val="00CD482A"/>
    <w:rsid w:val="00CD51BD"/>
    <w:rsid w:val="00CD71E7"/>
    <w:rsid w:val="00CE1103"/>
    <w:rsid w:val="00CE2265"/>
    <w:rsid w:val="00CE2746"/>
    <w:rsid w:val="00CE5FD0"/>
    <w:rsid w:val="00CE6616"/>
    <w:rsid w:val="00CE690F"/>
    <w:rsid w:val="00CE7F50"/>
    <w:rsid w:val="00CF33B4"/>
    <w:rsid w:val="00CF61D4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6506"/>
    <w:rsid w:val="00D07263"/>
    <w:rsid w:val="00D077DF"/>
    <w:rsid w:val="00D10BB7"/>
    <w:rsid w:val="00D12EF7"/>
    <w:rsid w:val="00D1420C"/>
    <w:rsid w:val="00D16064"/>
    <w:rsid w:val="00D163E3"/>
    <w:rsid w:val="00D17E08"/>
    <w:rsid w:val="00D202CC"/>
    <w:rsid w:val="00D20A88"/>
    <w:rsid w:val="00D25966"/>
    <w:rsid w:val="00D25A47"/>
    <w:rsid w:val="00D25EAB"/>
    <w:rsid w:val="00D31C48"/>
    <w:rsid w:val="00D3300D"/>
    <w:rsid w:val="00D35A18"/>
    <w:rsid w:val="00D3618B"/>
    <w:rsid w:val="00D36D1E"/>
    <w:rsid w:val="00D432E9"/>
    <w:rsid w:val="00D44A2E"/>
    <w:rsid w:val="00D45811"/>
    <w:rsid w:val="00D46079"/>
    <w:rsid w:val="00D46873"/>
    <w:rsid w:val="00D469CF"/>
    <w:rsid w:val="00D4730F"/>
    <w:rsid w:val="00D53452"/>
    <w:rsid w:val="00D5638B"/>
    <w:rsid w:val="00D60844"/>
    <w:rsid w:val="00D615EB"/>
    <w:rsid w:val="00D648DF"/>
    <w:rsid w:val="00D65064"/>
    <w:rsid w:val="00D655B0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3AD9"/>
    <w:rsid w:val="00D7431A"/>
    <w:rsid w:val="00D75D17"/>
    <w:rsid w:val="00D828AE"/>
    <w:rsid w:val="00D84570"/>
    <w:rsid w:val="00D86B4B"/>
    <w:rsid w:val="00D921D5"/>
    <w:rsid w:val="00D930F3"/>
    <w:rsid w:val="00D94A87"/>
    <w:rsid w:val="00D974A1"/>
    <w:rsid w:val="00DA0933"/>
    <w:rsid w:val="00DA1366"/>
    <w:rsid w:val="00DA1542"/>
    <w:rsid w:val="00DA27C1"/>
    <w:rsid w:val="00DA2899"/>
    <w:rsid w:val="00DA5159"/>
    <w:rsid w:val="00DA55E7"/>
    <w:rsid w:val="00DA5EE9"/>
    <w:rsid w:val="00DB017F"/>
    <w:rsid w:val="00DB04C7"/>
    <w:rsid w:val="00DB2060"/>
    <w:rsid w:val="00DB2118"/>
    <w:rsid w:val="00DB309A"/>
    <w:rsid w:val="00DB61F9"/>
    <w:rsid w:val="00DC0188"/>
    <w:rsid w:val="00DC04EA"/>
    <w:rsid w:val="00DC2227"/>
    <w:rsid w:val="00DC3698"/>
    <w:rsid w:val="00DC46D6"/>
    <w:rsid w:val="00DC5346"/>
    <w:rsid w:val="00DD2421"/>
    <w:rsid w:val="00DD2A6A"/>
    <w:rsid w:val="00DD351E"/>
    <w:rsid w:val="00DD454C"/>
    <w:rsid w:val="00DD4606"/>
    <w:rsid w:val="00DE08BF"/>
    <w:rsid w:val="00DE196D"/>
    <w:rsid w:val="00DE21D4"/>
    <w:rsid w:val="00DE2F1C"/>
    <w:rsid w:val="00DE38A0"/>
    <w:rsid w:val="00DE3934"/>
    <w:rsid w:val="00DE4BE7"/>
    <w:rsid w:val="00DE5089"/>
    <w:rsid w:val="00DE6A4D"/>
    <w:rsid w:val="00DE724D"/>
    <w:rsid w:val="00DF0190"/>
    <w:rsid w:val="00DF02CC"/>
    <w:rsid w:val="00DF09D7"/>
    <w:rsid w:val="00DF0FD1"/>
    <w:rsid w:val="00DF1903"/>
    <w:rsid w:val="00DF2591"/>
    <w:rsid w:val="00DF62CC"/>
    <w:rsid w:val="00DF6952"/>
    <w:rsid w:val="00DF6FBD"/>
    <w:rsid w:val="00E00763"/>
    <w:rsid w:val="00E00D75"/>
    <w:rsid w:val="00E01D16"/>
    <w:rsid w:val="00E02A85"/>
    <w:rsid w:val="00E02C82"/>
    <w:rsid w:val="00E04CBE"/>
    <w:rsid w:val="00E04DF0"/>
    <w:rsid w:val="00E04F68"/>
    <w:rsid w:val="00E0509B"/>
    <w:rsid w:val="00E072F4"/>
    <w:rsid w:val="00E07A5C"/>
    <w:rsid w:val="00E114BC"/>
    <w:rsid w:val="00E117FE"/>
    <w:rsid w:val="00E12522"/>
    <w:rsid w:val="00E1415C"/>
    <w:rsid w:val="00E148D5"/>
    <w:rsid w:val="00E16DA2"/>
    <w:rsid w:val="00E1723C"/>
    <w:rsid w:val="00E1755E"/>
    <w:rsid w:val="00E17790"/>
    <w:rsid w:val="00E20CC0"/>
    <w:rsid w:val="00E236D7"/>
    <w:rsid w:val="00E23C2A"/>
    <w:rsid w:val="00E308AD"/>
    <w:rsid w:val="00E30ADD"/>
    <w:rsid w:val="00E33F79"/>
    <w:rsid w:val="00E42A78"/>
    <w:rsid w:val="00E4429E"/>
    <w:rsid w:val="00E45468"/>
    <w:rsid w:val="00E467E2"/>
    <w:rsid w:val="00E51BFE"/>
    <w:rsid w:val="00E5549A"/>
    <w:rsid w:val="00E578D6"/>
    <w:rsid w:val="00E60758"/>
    <w:rsid w:val="00E62013"/>
    <w:rsid w:val="00E64213"/>
    <w:rsid w:val="00E64F59"/>
    <w:rsid w:val="00E66ACD"/>
    <w:rsid w:val="00E66BF8"/>
    <w:rsid w:val="00E67660"/>
    <w:rsid w:val="00E70DE4"/>
    <w:rsid w:val="00E73060"/>
    <w:rsid w:val="00E75386"/>
    <w:rsid w:val="00E80BF9"/>
    <w:rsid w:val="00E81271"/>
    <w:rsid w:val="00E81917"/>
    <w:rsid w:val="00E81AB8"/>
    <w:rsid w:val="00E83D45"/>
    <w:rsid w:val="00E8465C"/>
    <w:rsid w:val="00E847C6"/>
    <w:rsid w:val="00E859B8"/>
    <w:rsid w:val="00E90333"/>
    <w:rsid w:val="00E90701"/>
    <w:rsid w:val="00E92285"/>
    <w:rsid w:val="00E92EA0"/>
    <w:rsid w:val="00E94CD6"/>
    <w:rsid w:val="00E95378"/>
    <w:rsid w:val="00E97525"/>
    <w:rsid w:val="00EA0340"/>
    <w:rsid w:val="00EA0AC7"/>
    <w:rsid w:val="00EA218D"/>
    <w:rsid w:val="00EA2225"/>
    <w:rsid w:val="00EA249E"/>
    <w:rsid w:val="00EA3ED4"/>
    <w:rsid w:val="00EA644F"/>
    <w:rsid w:val="00EA70FC"/>
    <w:rsid w:val="00EB088A"/>
    <w:rsid w:val="00EB1378"/>
    <w:rsid w:val="00EB2462"/>
    <w:rsid w:val="00EB2EA4"/>
    <w:rsid w:val="00EB3167"/>
    <w:rsid w:val="00EB4CE6"/>
    <w:rsid w:val="00EB61C8"/>
    <w:rsid w:val="00EB7E38"/>
    <w:rsid w:val="00EC05E1"/>
    <w:rsid w:val="00EC4571"/>
    <w:rsid w:val="00EC58DD"/>
    <w:rsid w:val="00EC76FB"/>
    <w:rsid w:val="00EC797A"/>
    <w:rsid w:val="00ED0895"/>
    <w:rsid w:val="00ED3924"/>
    <w:rsid w:val="00ED3BFA"/>
    <w:rsid w:val="00ED5404"/>
    <w:rsid w:val="00ED5AFD"/>
    <w:rsid w:val="00ED73E8"/>
    <w:rsid w:val="00EE1DE1"/>
    <w:rsid w:val="00EE2299"/>
    <w:rsid w:val="00EE255D"/>
    <w:rsid w:val="00EE42F0"/>
    <w:rsid w:val="00EE4587"/>
    <w:rsid w:val="00EE520E"/>
    <w:rsid w:val="00EE68C7"/>
    <w:rsid w:val="00EE7E26"/>
    <w:rsid w:val="00EF4504"/>
    <w:rsid w:val="00EF4839"/>
    <w:rsid w:val="00EF48D4"/>
    <w:rsid w:val="00EF6737"/>
    <w:rsid w:val="00EF6C54"/>
    <w:rsid w:val="00EF6C7D"/>
    <w:rsid w:val="00EF6EF2"/>
    <w:rsid w:val="00F01D16"/>
    <w:rsid w:val="00F04F73"/>
    <w:rsid w:val="00F05766"/>
    <w:rsid w:val="00F05AE4"/>
    <w:rsid w:val="00F14E65"/>
    <w:rsid w:val="00F161A5"/>
    <w:rsid w:val="00F16850"/>
    <w:rsid w:val="00F16F41"/>
    <w:rsid w:val="00F17AC1"/>
    <w:rsid w:val="00F210F7"/>
    <w:rsid w:val="00F2117D"/>
    <w:rsid w:val="00F254E1"/>
    <w:rsid w:val="00F266DD"/>
    <w:rsid w:val="00F26BF7"/>
    <w:rsid w:val="00F26F68"/>
    <w:rsid w:val="00F31645"/>
    <w:rsid w:val="00F31D34"/>
    <w:rsid w:val="00F35D31"/>
    <w:rsid w:val="00F36799"/>
    <w:rsid w:val="00F40E5B"/>
    <w:rsid w:val="00F41EC7"/>
    <w:rsid w:val="00F424B7"/>
    <w:rsid w:val="00F42B72"/>
    <w:rsid w:val="00F44AF9"/>
    <w:rsid w:val="00F44CE8"/>
    <w:rsid w:val="00F44F50"/>
    <w:rsid w:val="00F46328"/>
    <w:rsid w:val="00F46DA3"/>
    <w:rsid w:val="00F47D6D"/>
    <w:rsid w:val="00F5024C"/>
    <w:rsid w:val="00F502E2"/>
    <w:rsid w:val="00F5156A"/>
    <w:rsid w:val="00F53682"/>
    <w:rsid w:val="00F54267"/>
    <w:rsid w:val="00F54BC5"/>
    <w:rsid w:val="00F55907"/>
    <w:rsid w:val="00F57A0E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F68"/>
    <w:rsid w:val="00F70CA7"/>
    <w:rsid w:val="00F711FD"/>
    <w:rsid w:val="00F72D73"/>
    <w:rsid w:val="00F7530A"/>
    <w:rsid w:val="00F75325"/>
    <w:rsid w:val="00F7619D"/>
    <w:rsid w:val="00F77132"/>
    <w:rsid w:val="00F80CE3"/>
    <w:rsid w:val="00F82417"/>
    <w:rsid w:val="00F83775"/>
    <w:rsid w:val="00F84149"/>
    <w:rsid w:val="00F852DD"/>
    <w:rsid w:val="00F85421"/>
    <w:rsid w:val="00F86552"/>
    <w:rsid w:val="00F87652"/>
    <w:rsid w:val="00F8790C"/>
    <w:rsid w:val="00F87DCC"/>
    <w:rsid w:val="00F930DD"/>
    <w:rsid w:val="00F93546"/>
    <w:rsid w:val="00F96233"/>
    <w:rsid w:val="00FA194B"/>
    <w:rsid w:val="00FA1B7F"/>
    <w:rsid w:val="00FA274E"/>
    <w:rsid w:val="00FA285C"/>
    <w:rsid w:val="00FA3C20"/>
    <w:rsid w:val="00FA4312"/>
    <w:rsid w:val="00FA4940"/>
    <w:rsid w:val="00FA4CBF"/>
    <w:rsid w:val="00FA6672"/>
    <w:rsid w:val="00FB0375"/>
    <w:rsid w:val="00FB1B79"/>
    <w:rsid w:val="00FB3ABB"/>
    <w:rsid w:val="00FB3F4E"/>
    <w:rsid w:val="00FB645A"/>
    <w:rsid w:val="00FB6FCA"/>
    <w:rsid w:val="00FC0029"/>
    <w:rsid w:val="00FC0336"/>
    <w:rsid w:val="00FC0840"/>
    <w:rsid w:val="00FC15FD"/>
    <w:rsid w:val="00FC255F"/>
    <w:rsid w:val="00FC53C2"/>
    <w:rsid w:val="00FC54FE"/>
    <w:rsid w:val="00FD00BB"/>
    <w:rsid w:val="00FD098A"/>
    <w:rsid w:val="00FD16A6"/>
    <w:rsid w:val="00FD398E"/>
    <w:rsid w:val="00FD3DAB"/>
    <w:rsid w:val="00FD4F0A"/>
    <w:rsid w:val="00FD57F9"/>
    <w:rsid w:val="00FD5D44"/>
    <w:rsid w:val="00FD5DA1"/>
    <w:rsid w:val="00FD6464"/>
    <w:rsid w:val="00FD67D3"/>
    <w:rsid w:val="00FD6EB7"/>
    <w:rsid w:val="00FD7BF7"/>
    <w:rsid w:val="00FD7DEC"/>
    <w:rsid w:val="00FE082F"/>
    <w:rsid w:val="00FE08E5"/>
    <w:rsid w:val="00FE224B"/>
    <w:rsid w:val="00FE32CB"/>
    <w:rsid w:val="00FE42BB"/>
    <w:rsid w:val="00FE4BF8"/>
    <w:rsid w:val="00FE6A91"/>
    <w:rsid w:val="00FE7AC4"/>
    <w:rsid w:val="00FF0315"/>
    <w:rsid w:val="00FF14A4"/>
    <w:rsid w:val="00FF30F3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08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3134</TotalTime>
  <Pages>3</Pages>
  <Words>737</Words>
  <Characters>4203</Characters>
  <Application>Microsoft Office Word</Application>
  <DocSecurity>0</DocSecurity>
  <Lines>35</Lines>
  <Paragraphs>9</Paragraphs>
  <ScaleCrop>false</ScaleCrop>
  <Company>MoBIL GROUP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851</cp:revision>
  <cp:lastPrinted>2023-11-13T09:00:00Z</cp:lastPrinted>
  <dcterms:created xsi:type="dcterms:W3CDTF">2020-08-05T08:43:00Z</dcterms:created>
  <dcterms:modified xsi:type="dcterms:W3CDTF">2023-12-26T11:14:00Z</dcterms:modified>
</cp:coreProperties>
</file>